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1568"/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5040"/>
        <w:gridCol w:w="2520"/>
      </w:tblGrid>
      <w:tr w:rsidR="00232DE6" w:rsidRPr="00EC2FB7" w14:paraId="6F8F067D" w14:textId="77777777" w:rsidTr="006116DF">
        <w:trPr>
          <w:trHeight w:val="284"/>
        </w:trPr>
        <w:tc>
          <w:tcPr>
            <w:tcW w:w="2088" w:type="dxa"/>
            <w:shd w:val="clear" w:color="auto" w:fill="E6E6E6"/>
            <w:vAlign w:val="center"/>
          </w:tcPr>
          <w:p w14:paraId="42B0F593" w14:textId="77777777" w:rsidR="00232DE6" w:rsidRPr="00E169DB" w:rsidRDefault="00232DE6" w:rsidP="006116DF">
            <w:pPr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  <w:t>Nazwa Projektu</w:t>
            </w:r>
          </w:p>
        </w:tc>
        <w:tc>
          <w:tcPr>
            <w:tcW w:w="7560" w:type="dxa"/>
            <w:gridSpan w:val="2"/>
            <w:vAlign w:val="center"/>
          </w:tcPr>
          <w:p w14:paraId="19C9D8CE" w14:textId="28596DE8" w:rsidR="00232DE6" w:rsidRPr="0074648E" w:rsidRDefault="002A3DCB" w:rsidP="007F748F">
            <w:pPr>
              <w:rPr>
                <w:sz w:val="16"/>
                <w:szCs w:val="16"/>
                <w:lang w:val="pl-PL"/>
              </w:rPr>
            </w:pPr>
            <w:r w:rsidRPr="002A3DCB">
              <w:rPr>
                <w:sz w:val="16"/>
                <w:szCs w:val="16"/>
                <w:lang w:val="pl-PL"/>
              </w:rPr>
              <w:t>„</w:t>
            </w:r>
            <w:r w:rsidR="00277EBE">
              <w:rPr>
                <w:sz w:val="16"/>
                <w:szCs w:val="16"/>
                <w:lang w:val="pl-PL"/>
              </w:rPr>
              <w:t>Przebudowa</w:t>
            </w:r>
            <w:r w:rsidRPr="002A3DCB">
              <w:rPr>
                <w:sz w:val="16"/>
                <w:szCs w:val="16"/>
                <w:lang w:val="pl-PL"/>
              </w:rPr>
              <w:t xml:space="preserve"> nawierzchni placu postojowego na terenie dworca autobusowego Górczyn przy ul. Zgoda w Poznaniu”</w:t>
            </w:r>
          </w:p>
        </w:tc>
      </w:tr>
      <w:tr w:rsidR="00232DE6" w:rsidRPr="00383952" w14:paraId="663A998C" w14:textId="77777777" w:rsidTr="006116DF">
        <w:trPr>
          <w:trHeight w:val="284"/>
        </w:trPr>
        <w:tc>
          <w:tcPr>
            <w:tcW w:w="2088" w:type="dxa"/>
            <w:shd w:val="clear" w:color="auto" w:fill="E6E6E6"/>
            <w:vAlign w:val="center"/>
          </w:tcPr>
          <w:p w14:paraId="5CF8D754" w14:textId="77777777" w:rsidR="00232DE6" w:rsidRPr="00E169DB" w:rsidRDefault="00232DE6" w:rsidP="006116DF">
            <w:pPr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  <w:t>Zamawiający</w:t>
            </w:r>
          </w:p>
        </w:tc>
        <w:tc>
          <w:tcPr>
            <w:tcW w:w="5040" w:type="dxa"/>
            <w:vAlign w:val="center"/>
          </w:tcPr>
          <w:p w14:paraId="51699D56" w14:textId="77777777" w:rsidR="00232DE6" w:rsidRDefault="00232DE6" w:rsidP="006116DF">
            <w:pPr>
              <w:outlineLvl w:val="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>Miasto</w:t>
            </w:r>
            <w:r w:rsidRPr="004C6AFD">
              <w:rPr>
                <w:rFonts w:cs="Arial"/>
                <w:sz w:val="16"/>
                <w:szCs w:val="16"/>
                <w:lang w:val="pl-PL"/>
              </w:rPr>
              <w:t xml:space="preserve"> Poznań</w:t>
            </w:r>
          </w:p>
          <w:p w14:paraId="5BC5D4B1" w14:textId="77777777" w:rsidR="00712B06" w:rsidRDefault="00232DE6" w:rsidP="006116DF">
            <w:pPr>
              <w:outlineLvl w:val="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>Pl. Kolegiacki 17, 61-841 Poznań</w:t>
            </w:r>
            <w:r w:rsidR="00712B06">
              <w:rPr>
                <w:rFonts w:cs="Arial"/>
                <w:sz w:val="16"/>
                <w:szCs w:val="16"/>
                <w:lang w:val="pl-PL"/>
              </w:rPr>
              <w:t>, na rzecz którego działa</w:t>
            </w:r>
          </w:p>
          <w:p w14:paraId="4F7D6C15" w14:textId="77777777" w:rsidR="00712B06" w:rsidRPr="00801919" w:rsidRDefault="00712B06" w:rsidP="006116DF">
            <w:pPr>
              <w:outlineLvl w:val="0"/>
              <w:rPr>
                <w:rFonts w:cs="Arial"/>
                <w:sz w:val="16"/>
                <w:szCs w:val="16"/>
                <w:lang w:val="pl-PL"/>
              </w:rPr>
            </w:pPr>
            <w:r w:rsidRPr="00712B06">
              <w:rPr>
                <w:rFonts w:cs="Arial"/>
                <w:sz w:val="16"/>
                <w:szCs w:val="16"/>
                <w:lang w:val="pl-PL"/>
              </w:rPr>
              <w:t>Zarząd Transportu Miejskiego z siedzibą w Poznaniu, ul. Matejki 59, 60-770 Poznań, REGON 631257822, NIP 2090001440, BDO 000138597, adres e-mail: sekretariat@ztm.poznan.pl</w:t>
            </w:r>
          </w:p>
        </w:tc>
        <w:tc>
          <w:tcPr>
            <w:tcW w:w="2520" w:type="dxa"/>
            <w:vAlign w:val="center"/>
          </w:tcPr>
          <w:p w14:paraId="19A83D0B" w14:textId="77777777" w:rsidR="00232DE6" w:rsidRPr="00BD6655" w:rsidRDefault="0077599E" w:rsidP="006116DF">
            <w:pPr>
              <w:jc w:val="center"/>
              <w:rPr>
                <w:rFonts w:cs="Arial"/>
                <w:sz w:val="16"/>
                <w:szCs w:val="16"/>
                <w:lang w:val="pl-PL"/>
              </w:rPr>
            </w:pPr>
            <w:r w:rsidRPr="0051773C">
              <w:rPr>
                <w:noProof/>
                <w:lang w:val="pl-PL" w:eastAsia="pl-PL"/>
              </w:rPr>
              <w:drawing>
                <wp:inline distT="0" distB="0" distL="0" distR="0" wp14:anchorId="2E90B5A7" wp14:editId="336A5CEF">
                  <wp:extent cx="605790" cy="189865"/>
                  <wp:effectExtent l="0" t="0" r="3810" b="635"/>
                  <wp:docPr id="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2DE6" w:rsidRPr="00383952" w14:paraId="7DBD8000" w14:textId="77777777" w:rsidTr="006116DF">
        <w:trPr>
          <w:trHeight w:val="284"/>
        </w:trPr>
        <w:tc>
          <w:tcPr>
            <w:tcW w:w="2088" w:type="dxa"/>
            <w:shd w:val="clear" w:color="auto" w:fill="E6E6E6"/>
            <w:vAlign w:val="center"/>
          </w:tcPr>
          <w:p w14:paraId="712185CB" w14:textId="77777777" w:rsidR="00232DE6" w:rsidRPr="00E169DB" w:rsidRDefault="00232DE6" w:rsidP="006116DF">
            <w:pPr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</w:pPr>
            <w:r w:rsidRPr="00E169DB"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  <w:t>In</w:t>
            </w:r>
            <w:r w:rsidR="00E5409D"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  <w:t>spektorzy Nadzoru</w:t>
            </w:r>
          </w:p>
        </w:tc>
        <w:tc>
          <w:tcPr>
            <w:tcW w:w="5040" w:type="dxa"/>
            <w:vAlign w:val="center"/>
          </w:tcPr>
          <w:p w14:paraId="2E16B934" w14:textId="77777777" w:rsidR="00232DE6" w:rsidRPr="00EC2FB7" w:rsidRDefault="007F748F" w:rsidP="006116DF">
            <w:pPr>
              <w:outlineLvl w:val="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>[….]</w:t>
            </w:r>
          </w:p>
        </w:tc>
        <w:tc>
          <w:tcPr>
            <w:tcW w:w="2520" w:type="dxa"/>
            <w:vAlign w:val="center"/>
          </w:tcPr>
          <w:p w14:paraId="38CBCE7E" w14:textId="77777777" w:rsidR="00232DE6" w:rsidRPr="00BD6655" w:rsidRDefault="00232DE6" w:rsidP="006116DF">
            <w:pPr>
              <w:jc w:val="center"/>
              <w:rPr>
                <w:rFonts w:cs="Arial"/>
                <w:sz w:val="16"/>
                <w:szCs w:val="16"/>
                <w:lang w:val="pl-PL"/>
              </w:rPr>
            </w:pPr>
          </w:p>
        </w:tc>
      </w:tr>
      <w:tr w:rsidR="00232DE6" w:rsidRPr="00383952" w14:paraId="206F1134" w14:textId="77777777" w:rsidTr="006116DF">
        <w:trPr>
          <w:trHeight w:val="284"/>
        </w:trPr>
        <w:tc>
          <w:tcPr>
            <w:tcW w:w="2088" w:type="dxa"/>
            <w:shd w:val="clear" w:color="auto" w:fill="E6E6E6"/>
            <w:vAlign w:val="center"/>
          </w:tcPr>
          <w:p w14:paraId="69E48419" w14:textId="77777777" w:rsidR="00232DE6" w:rsidRPr="00E169DB" w:rsidRDefault="00232DE6" w:rsidP="006116DF">
            <w:pPr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</w:pPr>
            <w:r w:rsidRPr="00E169DB">
              <w:rPr>
                <w:rFonts w:cs="Arial"/>
                <w:b/>
                <w:bCs/>
                <w:i/>
                <w:sz w:val="16"/>
                <w:szCs w:val="16"/>
                <w:lang w:val="pl-PL"/>
              </w:rPr>
              <w:t>Wykonawca</w:t>
            </w:r>
          </w:p>
        </w:tc>
        <w:tc>
          <w:tcPr>
            <w:tcW w:w="5040" w:type="dxa"/>
            <w:vAlign w:val="center"/>
          </w:tcPr>
          <w:p w14:paraId="7EAC95E9" w14:textId="77777777" w:rsidR="00232DE6" w:rsidRPr="00EC2FB7" w:rsidRDefault="00E63E90" w:rsidP="00E63E90">
            <w:pPr>
              <w:outlineLvl w:val="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>[….]</w:t>
            </w:r>
          </w:p>
        </w:tc>
        <w:tc>
          <w:tcPr>
            <w:tcW w:w="2520" w:type="dxa"/>
            <w:vAlign w:val="center"/>
          </w:tcPr>
          <w:p w14:paraId="3DFFFBE3" w14:textId="77777777" w:rsidR="00232DE6" w:rsidRPr="00BD6655" w:rsidRDefault="00232DE6" w:rsidP="006116DF">
            <w:pPr>
              <w:jc w:val="center"/>
              <w:rPr>
                <w:rFonts w:cs="Arial"/>
                <w:sz w:val="16"/>
                <w:szCs w:val="16"/>
                <w:lang w:val="pl-PL"/>
              </w:rPr>
            </w:pPr>
          </w:p>
        </w:tc>
      </w:tr>
    </w:tbl>
    <w:p w14:paraId="5FF3B448" w14:textId="77777777" w:rsidR="00626798" w:rsidRPr="00EC2FB7" w:rsidRDefault="000113E5" w:rsidP="002526EA">
      <w:pPr>
        <w:tabs>
          <w:tab w:val="left" w:pos="0"/>
        </w:tabs>
        <w:spacing w:before="240" w:after="120"/>
        <w:jc w:val="center"/>
        <w:rPr>
          <w:rFonts w:cs="Arial"/>
          <w:b/>
          <w:szCs w:val="20"/>
          <w:lang w:val="pl-PL"/>
        </w:rPr>
        <w:sectPr w:rsidR="00626798" w:rsidRPr="00EC2FB7" w:rsidSect="000C6E6A">
          <w:headerReference w:type="default" r:id="rId9"/>
          <w:footerReference w:type="default" r:id="rId10"/>
          <w:type w:val="continuous"/>
          <w:pgSz w:w="11907" w:h="16840" w:code="9"/>
          <w:pgMar w:top="1568" w:right="927" w:bottom="1418" w:left="1418" w:header="180" w:footer="709" w:gutter="0"/>
          <w:cols w:space="708"/>
          <w:docGrid w:linePitch="360"/>
        </w:sectPr>
      </w:pPr>
      <w:r>
        <w:rPr>
          <w:rFonts w:cs="Arial"/>
          <w:b/>
          <w:szCs w:val="20"/>
          <w:lang w:val="pl-PL"/>
        </w:rPr>
        <w:t>Protokół przekazania terenu budowy</w:t>
      </w:r>
    </w:p>
    <w:tbl>
      <w:tblPr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977"/>
        <w:gridCol w:w="2370"/>
        <w:gridCol w:w="1573"/>
        <w:gridCol w:w="460"/>
        <w:gridCol w:w="1132"/>
      </w:tblGrid>
      <w:tr w:rsidR="000113E5" w:rsidRPr="00EC2FB7" w14:paraId="0C1B7FD7" w14:textId="77777777" w:rsidTr="007F748F">
        <w:trPr>
          <w:trHeight w:val="357"/>
        </w:trPr>
        <w:tc>
          <w:tcPr>
            <w:tcW w:w="2127" w:type="dxa"/>
            <w:tcBorders>
              <w:top w:val="nil"/>
              <w:left w:val="nil"/>
              <w:right w:val="nil"/>
            </w:tcBorders>
            <w:vAlign w:val="center"/>
          </w:tcPr>
          <w:p w14:paraId="2358176F" w14:textId="77777777" w:rsidR="000113E5" w:rsidRPr="0082310A" w:rsidRDefault="000113E5" w:rsidP="00047E66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</w:p>
        </w:tc>
        <w:tc>
          <w:tcPr>
            <w:tcW w:w="1977" w:type="dxa"/>
            <w:tcBorders>
              <w:top w:val="nil"/>
              <w:left w:val="nil"/>
            </w:tcBorders>
            <w:vAlign w:val="center"/>
          </w:tcPr>
          <w:p w14:paraId="0587B8AC" w14:textId="77777777" w:rsidR="000113E5" w:rsidRPr="00454B07" w:rsidRDefault="000113E5" w:rsidP="00047E66">
            <w:pPr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</w:p>
        </w:tc>
        <w:tc>
          <w:tcPr>
            <w:tcW w:w="2370" w:type="dxa"/>
            <w:vAlign w:val="center"/>
          </w:tcPr>
          <w:p w14:paraId="42C44C91" w14:textId="77777777" w:rsidR="000113E5" w:rsidRPr="0082310A" w:rsidRDefault="000113E5" w:rsidP="00047E66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 w:rsidRPr="0082310A">
              <w:rPr>
                <w:rFonts w:cs="Arial"/>
                <w:b/>
                <w:i/>
                <w:sz w:val="16"/>
                <w:szCs w:val="16"/>
                <w:lang w:val="pl-PL"/>
              </w:rPr>
              <w:t>Miejsce i data wystawienia:</w:t>
            </w:r>
          </w:p>
        </w:tc>
        <w:tc>
          <w:tcPr>
            <w:tcW w:w="1573" w:type="dxa"/>
            <w:vAlign w:val="center"/>
          </w:tcPr>
          <w:p w14:paraId="7FBA2559" w14:textId="77777777" w:rsidR="000113E5" w:rsidRPr="00454B07" w:rsidRDefault="000113E5" w:rsidP="00047E66">
            <w:pPr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</w:p>
        </w:tc>
        <w:tc>
          <w:tcPr>
            <w:tcW w:w="460" w:type="dxa"/>
            <w:vAlign w:val="center"/>
          </w:tcPr>
          <w:p w14:paraId="2337BCE6" w14:textId="77777777" w:rsidR="000113E5" w:rsidRPr="0082310A" w:rsidRDefault="000113E5" w:rsidP="00047E66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 w:rsidRPr="0082310A">
              <w:rPr>
                <w:rFonts w:cs="Arial"/>
                <w:b/>
                <w:i/>
                <w:sz w:val="16"/>
                <w:szCs w:val="16"/>
                <w:lang w:val="pl-PL"/>
              </w:rPr>
              <w:t>dn.</w:t>
            </w:r>
          </w:p>
        </w:tc>
        <w:tc>
          <w:tcPr>
            <w:tcW w:w="1132" w:type="dxa"/>
            <w:vAlign w:val="center"/>
          </w:tcPr>
          <w:p w14:paraId="2C5676E2" w14:textId="77777777" w:rsidR="000113E5" w:rsidRPr="00454B07" w:rsidRDefault="000113E5" w:rsidP="00047E66">
            <w:pPr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</w:p>
        </w:tc>
      </w:tr>
      <w:tr w:rsidR="000113E5" w:rsidRPr="00EC2FB7" w14:paraId="348E057E" w14:textId="77777777" w:rsidTr="007F748F">
        <w:trPr>
          <w:trHeight w:val="357"/>
        </w:trPr>
        <w:tc>
          <w:tcPr>
            <w:tcW w:w="2127" w:type="dxa"/>
            <w:vAlign w:val="center"/>
          </w:tcPr>
          <w:p w14:paraId="16041660" w14:textId="77777777" w:rsidR="000113E5" w:rsidRPr="0082310A" w:rsidRDefault="000113E5" w:rsidP="00047E66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Dotyczy</w:t>
            </w:r>
            <w:r w:rsidRPr="0082310A">
              <w:rPr>
                <w:rFonts w:cs="Arial"/>
                <w:b/>
                <w:i/>
                <w:sz w:val="16"/>
                <w:szCs w:val="16"/>
                <w:lang w:val="pl-PL"/>
              </w:rPr>
              <w:t>:</w:t>
            </w:r>
          </w:p>
        </w:tc>
        <w:tc>
          <w:tcPr>
            <w:tcW w:w="7512" w:type="dxa"/>
            <w:gridSpan w:val="5"/>
            <w:vAlign w:val="center"/>
          </w:tcPr>
          <w:p w14:paraId="35DB2E5A" w14:textId="77777777" w:rsidR="000113E5" w:rsidRPr="00CF7BFB" w:rsidRDefault="000113E5" w:rsidP="00270C7D">
            <w:pPr>
              <w:spacing w:before="60" w:after="60"/>
              <w:rPr>
                <w:rFonts w:cs="Arial"/>
                <w:sz w:val="16"/>
                <w:szCs w:val="16"/>
                <w:highlight w:val="yellow"/>
                <w:lang w:val="pl-PL"/>
              </w:rPr>
            </w:pPr>
            <w:r w:rsidRPr="00BD6D08">
              <w:rPr>
                <w:rFonts w:cs="Arial"/>
                <w:sz w:val="16"/>
                <w:szCs w:val="16"/>
                <w:lang w:val="pl-PL"/>
              </w:rPr>
              <w:t>Przekazani</w:t>
            </w:r>
            <w:r w:rsidR="00270C7D">
              <w:rPr>
                <w:rFonts w:cs="Arial"/>
                <w:sz w:val="16"/>
                <w:szCs w:val="16"/>
                <w:lang w:val="pl-PL"/>
              </w:rPr>
              <w:t>a</w:t>
            </w:r>
            <w:r w:rsidRPr="00BD6D08">
              <w:rPr>
                <w:rFonts w:cs="Arial"/>
                <w:sz w:val="16"/>
                <w:szCs w:val="16"/>
                <w:lang w:val="pl-PL"/>
              </w:rPr>
              <w:t xml:space="preserve"> terenu budowy</w:t>
            </w:r>
            <w:r w:rsidR="000B650B" w:rsidRPr="00BD6D08">
              <w:rPr>
                <w:rFonts w:cs="Arial"/>
                <w:sz w:val="16"/>
                <w:szCs w:val="16"/>
                <w:lang w:val="pl-PL"/>
              </w:rPr>
              <w:t xml:space="preserve"> przewid</w:t>
            </w:r>
            <w:r w:rsidR="00F233B7" w:rsidRPr="00BD6D08">
              <w:rPr>
                <w:rFonts w:cs="Arial"/>
                <w:sz w:val="16"/>
                <w:szCs w:val="16"/>
                <w:lang w:val="pl-PL"/>
              </w:rPr>
              <w:t xml:space="preserve">zianego do realizacji w okresie zgodnym z umową </w:t>
            </w:r>
            <w:r w:rsidR="000B650B" w:rsidRPr="00BD6D08">
              <w:rPr>
                <w:rFonts w:cs="Arial"/>
                <w:sz w:val="16"/>
                <w:szCs w:val="16"/>
                <w:lang w:val="pl-PL"/>
              </w:rPr>
              <w:t xml:space="preserve">nr </w:t>
            </w:r>
            <w:proofErr w:type="gramStart"/>
            <w:r w:rsidR="00E63E90">
              <w:rPr>
                <w:rFonts w:cs="Arial"/>
                <w:sz w:val="16"/>
                <w:szCs w:val="16"/>
                <w:lang w:val="pl-PL"/>
              </w:rPr>
              <w:t>[….</w:t>
            </w:r>
            <w:proofErr w:type="gramEnd"/>
            <w:r w:rsidR="00E63E90">
              <w:rPr>
                <w:rFonts w:cs="Arial"/>
                <w:sz w:val="16"/>
                <w:szCs w:val="16"/>
                <w:lang w:val="pl-PL"/>
              </w:rPr>
              <w:t>]</w:t>
            </w:r>
            <w:r w:rsidR="00232DE6" w:rsidRPr="00BD6D08">
              <w:rPr>
                <w:rFonts w:cs="Arial"/>
                <w:sz w:val="16"/>
                <w:szCs w:val="16"/>
                <w:lang w:val="pl-PL"/>
              </w:rPr>
              <w:t xml:space="preserve"> z dnia</w:t>
            </w:r>
            <w:r w:rsidR="000B650B" w:rsidRPr="00BD6D08"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proofErr w:type="gramStart"/>
            <w:r w:rsidR="00E63E90">
              <w:rPr>
                <w:rFonts w:cs="Arial"/>
                <w:sz w:val="16"/>
                <w:szCs w:val="16"/>
                <w:lang w:val="pl-PL"/>
              </w:rPr>
              <w:t>[….</w:t>
            </w:r>
            <w:proofErr w:type="gramEnd"/>
            <w:r w:rsidR="00E63E90">
              <w:rPr>
                <w:rFonts w:cs="Arial"/>
                <w:sz w:val="16"/>
                <w:szCs w:val="16"/>
                <w:lang w:val="pl-PL"/>
              </w:rPr>
              <w:t>] (dalej jako: „Umowa”)</w:t>
            </w:r>
            <w:r w:rsidR="000B650B" w:rsidRPr="00BD6D08"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r w:rsidR="00853530" w:rsidRPr="00BD6D08">
              <w:rPr>
                <w:rFonts w:cs="Arial"/>
                <w:sz w:val="16"/>
                <w:szCs w:val="16"/>
                <w:lang w:val="pl-PL"/>
              </w:rPr>
              <w:t>zleconego do wykonania zgodnie z przedmiotową Umową</w:t>
            </w:r>
          </w:p>
        </w:tc>
      </w:tr>
      <w:tr w:rsidR="007F748F" w:rsidRPr="00EC2FB7" w14:paraId="61A40F37" w14:textId="77777777" w:rsidTr="007F748F">
        <w:trPr>
          <w:trHeight w:val="357"/>
        </w:trPr>
        <w:tc>
          <w:tcPr>
            <w:tcW w:w="2127" w:type="dxa"/>
            <w:vAlign w:val="center"/>
          </w:tcPr>
          <w:p w14:paraId="47758199" w14:textId="4F30642A" w:rsidR="007F748F" w:rsidRDefault="007F748F" w:rsidP="00047E66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Lokalizacja</w:t>
            </w:r>
            <w:r w:rsidR="0024704B">
              <w:rPr>
                <w:rFonts w:cs="Arial"/>
                <w:b/>
                <w:i/>
                <w:sz w:val="16"/>
                <w:szCs w:val="16"/>
                <w:lang w:val="pl-PL"/>
              </w:rPr>
              <w:t>:</w:t>
            </w:r>
          </w:p>
        </w:tc>
        <w:tc>
          <w:tcPr>
            <w:tcW w:w="7512" w:type="dxa"/>
            <w:gridSpan w:val="5"/>
            <w:vAlign w:val="center"/>
          </w:tcPr>
          <w:p w14:paraId="01F9A7B9" w14:textId="77777777" w:rsidR="007F748F" w:rsidRPr="00BD6D08" w:rsidRDefault="007F748F" w:rsidP="00270C7D">
            <w:pPr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</w:p>
        </w:tc>
      </w:tr>
      <w:tr w:rsidR="000113E5" w:rsidRPr="004F3A3B" w14:paraId="0EA3B1A3" w14:textId="77777777" w:rsidTr="00E5409D">
        <w:tc>
          <w:tcPr>
            <w:tcW w:w="9639" w:type="dxa"/>
            <w:gridSpan w:val="6"/>
          </w:tcPr>
          <w:p w14:paraId="6DE894DC" w14:textId="77777777" w:rsidR="000113E5" w:rsidRPr="004F3A3B" w:rsidRDefault="000113E5" w:rsidP="00047E66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 w:rsidRPr="004F3A3B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Skład komisji: </w:t>
            </w:r>
          </w:p>
        </w:tc>
      </w:tr>
      <w:tr w:rsidR="006329CE" w:rsidRPr="006329CE" w14:paraId="158CDF1A" w14:textId="77777777" w:rsidTr="00E5409D">
        <w:tc>
          <w:tcPr>
            <w:tcW w:w="9639" w:type="dxa"/>
            <w:gridSpan w:val="6"/>
          </w:tcPr>
          <w:p w14:paraId="38E27B7A" w14:textId="77777777" w:rsidR="006329CE" w:rsidRPr="006329CE" w:rsidRDefault="006329CE" w:rsidP="000873B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  <w:r w:rsidRPr="006329CE">
              <w:rPr>
                <w:b/>
                <w:bCs/>
                <w:sz w:val="16"/>
                <w:szCs w:val="16"/>
                <w:lang w:val="pl-PL"/>
              </w:rPr>
              <w:t>PRZEKAZUJ</w:t>
            </w:r>
            <w:r w:rsidRPr="006329CE">
              <w:rPr>
                <w:rFonts w:ascii="TimesNewRoman,Bold" w:eastAsia="TimesNewRoman,Bold" w:cs="TimesNewRoman,Bold"/>
                <w:b/>
                <w:bCs/>
                <w:sz w:val="16"/>
                <w:szCs w:val="16"/>
                <w:lang w:val="pl-PL"/>
              </w:rPr>
              <w:t>Ą</w:t>
            </w:r>
            <w:r w:rsidRPr="006329CE">
              <w:rPr>
                <w:b/>
                <w:bCs/>
                <w:sz w:val="16"/>
                <w:szCs w:val="16"/>
                <w:lang w:val="pl-PL"/>
              </w:rPr>
              <w:t>CY</w:t>
            </w:r>
            <w:r w:rsidRPr="006329CE">
              <w:rPr>
                <w:sz w:val="16"/>
                <w:szCs w:val="16"/>
                <w:lang w:val="pl-PL"/>
              </w:rPr>
              <w:t>:</w:t>
            </w:r>
          </w:p>
          <w:p w14:paraId="63A7D92D" w14:textId="77777777" w:rsidR="006329CE" w:rsidRPr="00CB7372" w:rsidRDefault="000B650B" w:rsidP="000873B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sz w:val="16"/>
                <w:szCs w:val="16"/>
                <w:lang w:val="pl-PL"/>
              </w:rPr>
            </w:pPr>
            <w:r w:rsidRPr="00CB7372">
              <w:rPr>
                <w:b/>
                <w:sz w:val="16"/>
                <w:szCs w:val="16"/>
                <w:lang w:val="pl-PL"/>
              </w:rPr>
              <w:t xml:space="preserve">Zamawiający </w:t>
            </w:r>
            <w:r w:rsidR="006329CE" w:rsidRPr="00CB7372">
              <w:rPr>
                <w:b/>
                <w:sz w:val="16"/>
                <w:szCs w:val="16"/>
                <w:lang w:val="pl-PL"/>
              </w:rPr>
              <w:t xml:space="preserve">reprezentowany </w:t>
            </w:r>
            <w:proofErr w:type="gramStart"/>
            <w:r w:rsidR="006329CE" w:rsidRPr="00CB7372">
              <w:rPr>
                <w:b/>
                <w:sz w:val="16"/>
                <w:szCs w:val="16"/>
                <w:lang w:val="pl-PL"/>
              </w:rPr>
              <w:t>przez :</w:t>
            </w:r>
            <w:proofErr w:type="gramEnd"/>
          </w:p>
          <w:p w14:paraId="394375BB" w14:textId="7516CE54" w:rsidR="00E5409D" w:rsidRPr="006B3D60" w:rsidRDefault="00391895" w:rsidP="00E5409D">
            <w:pPr>
              <w:rPr>
                <w:sz w:val="16"/>
                <w:szCs w:val="16"/>
                <w:lang w:val="pl-PL"/>
              </w:rPr>
            </w:pPr>
            <w:r w:rsidRPr="00CB7372">
              <w:rPr>
                <w:sz w:val="16"/>
                <w:szCs w:val="16"/>
                <w:lang w:val="pl-PL"/>
              </w:rPr>
              <w:t xml:space="preserve">1) </w:t>
            </w:r>
            <w:r w:rsidR="002A3DCB">
              <w:rPr>
                <w:rFonts w:cs="Arial"/>
                <w:sz w:val="16"/>
                <w:szCs w:val="16"/>
                <w:lang w:val="pl-PL"/>
              </w:rPr>
              <w:t>….</w:t>
            </w:r>
          </w:p>
          <w:p w14:paraId="6C084D5D" w14:textId="77777777" w:rsidR="006329CE" w:rsidRPr="006B3D60" w:rsidRDefault="006329CE" w:rsidP="00E63E90">
            <w:pPr>
              <w:rPr>
                <w:sz w:val="16"/>
                <w:szCs w:val="16"/>
                <w:lang w:val="pl-PL"/>
              </w:rPr>
            </w:pPr>
          </w:p>
        </w:tc>
      </w:tr>
      <w:tr w:rsidR="006329CE" w:rsidRPr="006329CE" w14:paraId="589993BE" w14:textId="77777777" w:rsidTr="00E5409D">
        <w:tc>
          <w:tcPr>
            <w:tcW w:w="9639" w:type="dxa"/>
            <w:gridSpan w:val="6"/>
          </w:tcPr>
          <w:p w14:paraId="585794BA" w14:textId="77777777" w:rsidR="006329CE" w:rsidRPr="000B650B" w:rsidRDefault="006329CE" w:rsidP="000873B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  <w:r w:rsidRPr="000B650B">
              <w:rPr>
                <w:b/>
                <w:bCs/>
                <w:sz w:val="16"/>
                <w:szCs w:val="16"/>
                <w:lang w:val="pl-PL"/>
              </w:rPr>
              <w:t>PRZEJMUJ</w:t>
            </w:r>
            <w:r w:rsidRPr="000B650B">
              <w:rPr>
                <w:rFonts w:ascii="TimesNewRoman,Bold" w:eastAsia="TimesNewRoman,Bold" w:cs="TimesNewRoman,Bold"/>
                <w:b/>
                <w:bCs/>
                <w:sz w:val="16"/>
                <w:szCs w:val="16"/>
                <w:lang w:val="pl-PL"/>
              </w:rPr>
              <w:t>Ą</w:t>
            </w:r>
            <w:r w:rsidRPr="000B650B">
              <w:rPr>
                <w:b/>
                <w:bCs/>
                <w:sz w:val="16"/>
                <w:szCs w:val="16"/>
                <w:lang w:val="pl-PL"/>
              </w:rPr>
              <w:t>CY</w:t>
            </w:r>
            <w:r w:rsidRPr="000B650B">
              <w:rPr>
                <w:sz w:val="16"/>
                <w:szCs w:val="16"/>
                <w:lang w:val="pl-PL"/>
              </w:rPr>
              <w:t>:</w:t>
            </w:r>
          </w:p>
          <w:p w14:paraId="32F18AD3" w14:textId="77777777" w:rsidR="006329CE" w:rsidRPr="000B650B" w:rsidRDefault="00185F5D" w:rsidP="000873B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sz w:val="16"/>
                <w:szCs w:val="16"/>
                <w:lang w:val="pl-PL"/>
              </w:rPr>
            </w:pPr>
            <w:r>
              <w:rPr>
                <w:b/>
                <w:sz w:val="16"/>
                <w:szCs w:val="16"/>
                <w:lang w:val="pl-PL"/>
              </w:rPr>
              <w:t>Wykonawca</w:t>
            </w:r>
            <w:r w:rsidR="000B650B" w:rsidRPr="000B650B">
              <w:rPr>
                <w:b/>
                <w:sz w:val="16"/>
                <w:szCs w:val="16"/>
                <w:lang w:val="pl-PL"/>
              </w:rPr>
              <w:t xml:space="preserve"> </w:t>
            </w:r>
            <w:r w:rsidR="006329CE" w:rsidRPr="000B650B">
              <w:rPr>
                <w:b/>
                <w:sz w:val="16"/>
                <w:szCs w:val="16"/>
                <w:lang w:val="pl-PL"/>
              </w:rPr>
              <w:t xml:space="preserve">reprezentowany </w:t>
            </w:r>
            <w:proofErr w:type="gramStart"/>
            <w:r w:rsidR="006329CE" w:rsidRPr="000B650B">
              <w:rPr>
                <w:b/>
                <w:sz w:val="16"/>
                <w:szCs w:val="16"/>
                <w:lang w:val="pl-PL"/>
              </w:rPr>
              <w:t>przez :</w:t>
            </w:r>
            <w:proofErr w:type="gramEnd"/>
          </w:p>
          <w:p w14:paraId="77677FAA" w14:textId="77777777" w:rsidR="003B5764" w:rsidRPr="000873BA" w:rsidRDefault="006329CE" w:rsidP="003A5D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  <w:r w:rsidRPr="006329CE">
              <w:rPr>
                <w:sz w:val="16"/>
                <w:szCs w:val="16"/>
                <w:lang w:val="pl-PL"/>
              </w:rPr>
              <w:t>1</w:t>
            </w:r>
            <w:r w:rsidR="00FD4A17">
              <w:rPr>
                <w:sz w:val="16"/>
                <w:szCs w:val="16"/>
                <w:lang w:val="pl-PL"/>
              </w:rPr>
              <w:t xml:space="preserve">) </w:t>
            </w:r>
            <w:r w:rsidR="003A5DC3">
              <w:rPr>
                <w:sz w:val="16"/>
                <w:szCs w:val="16"/>
                <w:lang w:val="pl-PL"/>
              </w:rPr>
              <w:t>….</w:t>
            </w:r>
          </w:p>
        </w:tc>
      </w:tr>
      <w:tr w:rsidR="006329CE" w:rsidRPr="006329CE" w14:paraId="64E4F376" w14:textId="77777777" w:rsidTr="00E5409D">
        <w:tc>
          <w:tcPr>
            <w:tcW w:w="9639" w:type="dxa"/>
            <w:gridSpan w:val="6"/>
          </w:tcPr>
          <w:p w14:paraId="16C5CAF3" w14:textId="77777777" w:rsidR="006329CE" w:rsidRPr="006329CE" w:rsidRDefault="006329CE" w:rsidP="000873B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  <w:r w:rsidRPr="006329CE">
              <w:rPr>
                <w:b/>
                <w:bCs/>
                <w:sz w:val="16"/>
                <w:szCs w:val="16"/>
                <w:lang w:val="pl-PL"/>
              </w:rPr>
              <w:t>PRZY UDZIALE PRZEDSTAWICIELI</w:t>
            </w:r>
            <w:r w:rsidRPr="006329CE">
              <w:rPr>
                <w:sz w:val="16"/>
                <w:szCs w:val="16"/>
                <w:lang w:val="pl-PL"/>
              </w:rPr>
              <w:t>:</w:t>
            </w:r>
          </w:p>
          <w:p w14:paraId="3D078779" w14:textId="77777777" w:rsidR="006329CE" w:rsidRPr="00E5409D" w:rsidRDefault="00E5409D" w:rsidP="007F748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 xml:space="preserve">Inspektorzy </w:t>
            </w:r>
            <w:proofErr w:type="gramStart"/>
            <w:r>
              <w:rPr>
                <w:sz w:val="16"/>
                <w:szCs w:val="16"/>
                <w:lang w:val="pl-PL"/>
              </w:rPr>
              <w:t xml:space="preserve">Nadzoru: </w:t>
            </w:r>
            <w:r w:rsidR="00E63E90"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r w:rsidR="007F748F">
              <w:rPr>
                <w:rFonts w:cs="Arial"/>
                <w:sz w:val="16"/>
                <w:szCs w:val="16"/>
                <w:lang w:val="pl-PL"/>
              </w:rPr>
              <w:t>…</w:t>
            </w:r>
            <w:proofErr w:type="gramEnd"/>
            <w:r w:rsidR="007F748F">
              <w:rPr>
                <w:rFonts w:cs="Arial"/>
                <w:sz w:val="16"/>
                <w:szCs w:val="16"/>
                <w:lang w:val="pl-PL"/>
              </w:rPr>
              <w:t>………</w:t>
            </w:r>
            <w:proofErr w:type="gramStart"/>
            <w:r w:rsidR="007F748F">
              <w:rPr>
                <w:rFonts w:cs="Arial"/>
                <w:sz w:val="16"/>
                <w:szCs w:val="16"/>
                <w:lang w:val="pl-PL"/>
              </w:rPr>
              <w:t>…….</w:t>
            </w:r>
            <w:proofErr w:type="gramEnd"/>
            <w:r w:rsidR="007F748F">
              <w:rPr>
                <w:rFonts w:cs="Arial"/>
                <w:sz w:val="16"/>
                <w:szCs w:val="16"/>
                <w:lang w:val="pl-PL"/>
              </w:rPr>
              <w:t>.</w:t>
            </w:r>
          </w:p>
        </w:tc>
      </w:tr>
      <w:tr w:rsidR="000113E5" w:rsidRPr="006329CE" w14:paraId="0EE8C742" w14:textId="77777777" w:rsidTr="00E5409D">
        <w:tc>
          <w:tcPr>
            <w:tcW w:w="9639" w:type="dxa"/>
            <w:gridSpan w:val="6"/>
          </w:tcPr>
          <w:p w14:paraId="3E5CF326" w14:textId="77777777" w:rsidR="000113E5" w:rsidRPr="006329CE" w:rsidRDefault="006329CE" w:rsidP="0077599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pl-PL"/>
              </w:rPr>
            </w:pPr>
            <w:r w:rsidRPr="006329CE">
              <w:rPr>
                <w:b/>
                <w:sz w:val="16"/>
                <w:szCs w:val="16"/>
                <w:lang w:val="pl-PL"/>
              </w:rPr>
              <w:t>Komisja w wy</w:t>
            </w:r>
            <w:r w:rsidRPr="006329CE">
              <w:rPr>
                <w:rFonts w:ascii="TimesNewRoman" w:cs="TimesNewRoman"/>
                <w:b/>
                <w:sz w:val="16"/>
                <w:szCs w:val="16"/>
                <w:lang w:val="pl-PL"/>
              </w:rPr>
              <w:t>ż</w:t>
            </w:r>
            <w:r w:rsidRPr="006329CE">
              <w:rPr>
                <w:b/>
                <w:sz w:val="16"/>
                <w:szCs w:val="16"/>
                <w:lang w:val="pl-PL"/>
              </w:rPr>
              <w:t>ej wymienionym składzie po przekazaniu dokumentacji technicznej</w:t>
            </w:r>
            <w:r w:rsidR="0077599E">
              <w:rPr>
                <w:b/>
                <w:sz w:val="16"/>
                <w:szCs w:val="16"/>
                <w:lang w:val="pl-PL"/>
              </w:rPr>
              <w:t>,</w:t>
            </w:r>
            <w:r w:rsidRPr="006329CE">
              <w:rPr>
                <w:b/>
                <w:sz w:val="16"/>
                <w:szCs w:val="16"/>
                <w:lang w:val="pl-PL"/>
              </w:rPr>
              <w:t xml:space="preserve"> zapoznaniu si</w:t>
            </w:r>
            <w:r w:rsidRPr="006329CE">
              <w:rPr>
                <w:rFonts w:ascii="TimesNewRoman" w:cs="TimesNewRoman"/>
                <w:b/>
                <w:sz w:val="16"/>
                <w:szCs w:val="16"/>
                <w:lang w:val="pl-PL"/>
              </w:rPr>
              <w:t>ę</w:t>
            </w:r>
            <w:r w:rsidRPr="006329CE">
              <w:rPr>
                <w:rFonts w:ascii="TimesNewRoman" w:cs="TimesNewRoman"/>
                <w:b/>
                <w:sz w:val="16"/>
                <w:szCs w:val="16"/>
                <w:lang w:val="pl-PL"/>
              </w:rPr>
              <w:t xml:space="preserve"> </w:t>
            </w:r>
            <w:r w:rsidRPr="006329CE">
              <w:rPr>
                <w:b/>
                <w:sz w:val="16"/>
                <w:szCs w:val="16"/>
                <w:lang w:val="pl-PL"/>
              </w:rPr>
              <w:t xml:space="preserve">z warunkami </w:t>
            </w:r>
            <w:r w:rsidR="00E63E90">
              <w:rPr>
                <w:b/>
                <w:sz w:val="16"/>
                <w:szCs w:val="16"/>
                <w:lang w:val="pl-PL"/>
              </w:rPr>
              <w:t xml:space="preserve">                       </w:t>
            </w:r>
            <w:r w:rsidRPr="006329CE">
              <w:rPr>
                <w:b/>
                <w:sz w:val="16"/>
                <w:szCs w:val="16"/>
                <w:lang w:val="pl-PL"/>
              </w:rPr>
              <w:t>i możliwo</w:t>
            </w:r>
            <w:r w:rsidRPr="006329CE">
              <w:rPr>
                <w:rFonts w:ascii="TimesNewRoman" w:cs="TimesNewRoman"/>
                <w:b/>
                <w:sz w:val="16"/>
                <w:szCs w:val="16"/>
                <w:lang w:val="pl-PL"/>
              </w:rPr>
              <w:t>ś</w:t>
            </w:r>
            <w:r w:rsidRPr="006329CE">
              <w:rPr>
                <w:b/>
                <w:sz w:val="16"/>
                <w:szCs w:val="16"/>
                <w:lang w:val="pl-PL"/>
              </w:rPr>
              <w:t>ciami wykonania rob</w:t>
            </w:r>
            <w:r w:rsidR="0077599E">
              <w:rPr>
                <w:b/>
                <w:sz w:val="16"/>
                <w:szCs w:val="16"/>
                <w:lang w:val="pl-PL"/>
              </w:rPr>
              <w:t>ót</w:t>
            </w:r>
            <w:r w:rsidRPr="006329CE">
              <w:rPr>
                <w:b/>
                <w:sz w:val="16"/>
                <w:szCs w:val="16"/>
                <w:lang w:val="pl-PL"/>
              </w:rPr>
              <w:t xml:space="preserve"> w okre</w:t>
            </w:r>
            <w:r w:rsidRPr="006329CE">
              <w:rPr>
                <w:rFonts w:ascii="TimesNewRoman" w:cs="TimesNewRoman"/>
                <w:b/>
                <w:sz w:val="16"/>
                <w:szCs w:val="16"/>
                <w:lang w:val="pl-PL"/>
              </w:rPr>
              <w:t>ś</w:t>
            </w:r>
            <w:r w:rsidRPr="006329CE">
              <w:rPr>
                <w:b/>
                <w:sz w:val="16"/>
                <w:szCs w:val="16"/>
                <w:lang w:val="pl-PL"/>
              </w:rPr>
              <w:t>lonym w umowie terminie</w:t>
            </w:r>
            <w:r w:rsidR="0077599E">
              <w:rPr>
                <w:b/>
                <w:sz w:val="16"/>
                <w:szCs w:val="16"/>
                <w:lang w:val="pl-PL"/>
              </w:rPr>
              <w:t>,</w:t>
            </w:r>
            <w:r w:rsidRPr="006329CE">
              <w:rPr>
                <w:b/>
                <w:sz w:val="16"/>
                <w:szCs w:val="16"/>
                <w:lang w:val="pl-PL"/>
              </w:rPr>
              <w:t xml:space="preserve"> ustaliła co nast</w:t>
            </w:r>
            <w:r w:rsidRPr="006329CE">
              <w:rPr>
                <w:rFonts w:ascii="TimesNewRoman" w:cs="TimesNewRoman"/>
                <w:b/>
                <w:sz w:val="16"/>
                <w:szCs w:val="16"/>
                <w:lang w:val="pl-PL"/>
              </w:rPr>
              <w:t>ę</w:t>
            </w:r>
            <w:r w:rsidRPr="006329CE">
              <w:rPr>
                <w:b/>
                <w:sz w:val="16"/>
                <w:szCs w:val="16"/>
                <w:lang w:val="pl-PL"/>
              </w:rPr>
              <w:t>puje:</w:t>
            </w:r>
          </w:p>
        </w:tc>
      </w:tr>
      <w:tr w:rsidR="000113E5" w14:paraId="28C8CA52" w14:textId="77777777" w:rsidTr="00E5409D">
        <w:tc>
          <w:tcPr>
            <w:tcW w:w="9639" w:type="dxa"/>
            <w:gridSpan w:val="6"/>
          </w:tcPr>
          <w:p w14:paraId="1330E946" w14:textId="77777777" w:rsidR="000113E5" w:rsidRPr="00B55395" w:rsidRDefault="00E63E90" w:rsidP="00B55395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1</w:t>
            </w:r>
            <w:r w:rsidR="000113E5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) Przedmiot przekazania stanowi:</w:t>
            </w:r>
          </w:p>
          <w:p w14:paraId="5671E20B" w14:textId="52B88BE7" w:rsidR="000113E5" w:rsidRDefault="006329CE" w:rsidP="003E7ED4">
            <w:pPr>
              <w:tabs>
                <w:tab w:val="right" w:leader="dot" w:pos="9000"/>
              </w:tabs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sz w:val="16"/>
                <w:szCs w:val="16"/>
                <w:lang w:val="pl-PL"/>
              </w:rPr>
              <w:t>Teren p</w:t>
            </w:r>
            <w:r w:rsidR="003B5764">
              <w:rPr>
                <w:rFonts w:cs="Arial"/>
                <w:sz w:val="16"/>
                <w:szCs w:val="16"/>
                <w:lang w:val="pl-PL"/>
              </w:rPr>
              <w:t>rzeznaczony pod inwestycję</w:t>
            </w:r>
            <w:r w:rsidR="00E5409D">
              <w:rPr>
                <w:rFonts w:cs="Arial"/>
                <w:sz w:val="16"/>
                <w:szCs w:val="16"/>
                <w:lang w:val="pl-PL"/>
              </w:rPr>
              <w:t xml:space="preserve"> pn.</w:t>
            </w:r>
            <w:r w:rsidR="00E5409D">
              <w:t xml:space="preserve"> </w:t>
            </w:r>
            <w:r w:rsidR="002A3DCB" w:rsidRPr="002A3DCB">
              <w:rPr>
                <w:sz w:val="16"/>
                <w:szCs w:val="16"/>
                <w:lang w:val="pl-PL"/>
              </w:rPr>
              <w:t>„</w:t>
            </w:r>
            <w:r w:rsidR="00277EBE">
              <w:rPr>
                <w:sz w:val="16"/>
                <w:szCs w:val="16"/>
                <w:lang w:val="pl-PL"/>
              </w:rPr>
              <w:t>Przebudowa</w:t>
            </w:r>
            <w:r w:rsidR="002A3DCB" w:rsidRPr="002A3DCB">
              <w:rPr>
                <w:sz w:val="16"/>
                <w:szCs w:val="16"/>
                <w:lang w:val="pl-PL"/>
              </w:rPr>
              <w:t xml:space="preserve"> nawierzchni placu postojowego na terenie dworca autobusowego Górczyn przy ul. Zgoda w Poznaniu” </w:t>
            </w:r>
            <w:r w:rsidR="007F748F">
              <w:rPr>
                <w:sz w:val="16"/>
                <w:szCs w:val="16"/>
                <w:lang w:val="pl-PL"/>
              </w:rPr>
              <w:t>dz. nr ….</w:t>
            </w:r>
          </w:p>
          <w:p w14:paraId="69F9A200" w14:textId="77777777" w:rsidR="003E7ED4" w:rsidRPr="00B55395" w:rsidRDefault="003E7ED4" w:rsidP="003E7ED4">
            <w:pPr>
              <w:tabs>
                <w:tab w:val="right" w:leader="dot" w:pos="9000"/>
              </w:tabs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</w:p>
        </w:tc>
      </w:tr>
      <w:tr w:rsidR="006329CE" w:rsidRPr="00B55395" w14:paraId="7F6704EC" w14:textId="77777777" w:rsidTr="00E5409D">
        <w:tc>
          <w:tcPr>
            <w:tcW w:w="9639" w:type="dxa"/>
            <w:gridSpan w:val="6"/>
          </w:tcPr>
          <w:p w14:paraId="3A0669FB" w14:textId="77777777" w:rsidR="006329CE" w:rsidRPr="00B55395" w:rsidRDefault="00E63E90" w:rsidP="00B55395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2</w:t>
            </w:r>
            <w:r w:rsidR="00B55395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)</w:t>
            </w:r>
            <w:r w:rsidR="006329CE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</w:t>
            </w:r>
            <w:r w:rsidR="000E4E05">
              <w:rPr>
                <w:rFonts w:cs="Arial"/>
                <w:b/>
                <w:i/>
                <w:sz w:val="16"/>
                <w:szCs w:val="16"/>
                <w:lang w:val="pl-PL"/>
              </w:rPr>
              <w:t>Dokumentacja</w:t>
            </w: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projektowa</w:t>
            </w:r>
            <w:r w:rsidR="006329CE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: </w:t>
            </w:r>
          </w:p>
          <w:p w14:paraId="5C3C89ED" w14:textId="01CB5C7A" w:rsidR="003B5764" w:rsidRDefault="000C6828" w:rsidP="000C6828">
            <w:pPr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>D</w:t>
            </w:r>
            <w:r w:rsidR="006329CE" w:rsidRPr="00232DE6">
              <w:rPr>
                <w:rFonts w:cs="Arial"/>
                <w:sz w:val="16"/>
                <w:szCs w:val="16"/>
                <w:lang w:val="pl-PL"/>
              </w:rPr>
              <w:t>okumentacj</w:t>
            </w:r>
            <w:r>
              <w:rPr>
                <w:rFonts w:cs="Arial"/>
                <w:sz w:val="16"/>
                <w:szCs w:val="16"/>
                <w:lang w:val="pl-PL"/>
              </w:rPr>
              <w:t>a</w:t>
            </w:r>
            <w:r w:rsidR="006329CE" w:rsidRPr="00232DE6">
              <w:rPr>
                <w:rFonts w:cs="Arial"/>
                <w:sz w:val="16"/>
                <w:szCs w:val="16"/>
                <w:lang w:val="pl-PL"/>
              </w:rPr>
              <w:t xml:space="preserve"> projektow</w:t>
            </w:r>
            <w:r>
              <w:rPr>
                <w:rFonts w:cs="Arial"/>
                <w:sz w:val="16"/>
                <w:szCs w:val="16"/>
                <w:lang w:val="pl-PL"/>
              </w:rPr>
              <w:t xml:space="preserve">a </w:t>
            </w:r>
            <w:r w:rsidR="00A65C3E">
              <w:rPr>
                <w:rFonts w:cs="Arial"/>
                <w:sz w:val="16"/>
                <w:szCs w:val="16"/>
                <w:lang w:val="pl-PL"/>
              </w:rPr>
              <w:t xml:space="preserve">będąca załącznikiem do SWZ. </w:t>
            </w:r>
            <w:r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r w:rsidR="006329CE" w:rsidRPr="00232DE6">
              <w:rPr>
                <w:rFonts w:cs="Arial"/>
                <w:sz w:val="16"/>
                <w:szCs w:val="16"/>
                <w:lang w:val="pl-PL"/>
              </w:rPr>
              <w:t xml:space="preserve"> </w:t>
            </w:r>
          </w:p>
          <w:p w14:paraId="1A3BB3A2" w14:textId="79DE043F" w:rsidR="000C6828" w:rsidRPr="00B55395" w:rsidRDefault="000C6828" w:rsidP="000C6828">
            <w:pPr>
              <w:rPr>
                <w:rFonts w:cs="Arial"/>
                <w:sz w:val="16"/>
                <w:szCs w:val="16"/>
                <w:lang w:val="pl-PL"/>
              </w:rPr>
            </w:pPr>
          </w:p>
        </w:tc>
      </w:tr>
      <w:tr w:rsidR="006329CE" w14:paraId="72CAABB6" w14:textId="77777777" w:rsidTr="00E5409D">
        <w:tc>
          <w:tcPr>
            <w:tcW w:w="9639" w:type="dxa"/>
            <w:gridSpan w:val="6"/>
          </w:tcPr>
          <w:p w14:paraId="2E34BEFB" w14:textId="3EA78A63" w:rsidR="006329CE" w:rsidRPr="00B55395" w:rsidRDefault="00A65C3E" w:rsidP="00B5539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3</w:t>
            </w:r>
            <w:r w:rsidR="00B55395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)</w:t>
            </w:r>
            <w:r w:rsidR="006329CE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</w:t>
            </w:r>
            <w:r w:rsidR="000E4E05">
              <w:rPr>
                <w:rFonts w:cs="Arial"/>
                <w:b/>
                <w:i/>
                <w:sz w:val="16"/>
                <w:szCs w:val="16"/>
                <w:lang w:val="pl-PL"/>
              </w:rPr>
              <w:t>Schematy i rysunki</w:t>
            </w:r>
            <w:r w:rsidR="006329CE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montaż</w:t>
            </w:r>
            <w:r w:rsidR="000E4E0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owe </w:t>
            </w:r>
            <w:r w:rsidR="006329CE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na podstawie których przekazuje się teren budowy:</w:t>
            </w:r>
          </w:p>
          <w:p w14:paraId="388F76BB" w14:textId="77777777" w:rsidR="006329CE" w:rsidRPr="00B55395" w:rsidRDefault="006329CE" w:rsidP="003A5DC3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Przekazana dokumentacja projektowa</w:t>
            </w:r>
            <w:r w:rsidR="006B3D60">
              <w:rPr>
                <w:rFonts w:cs="Arial"/>
                <w:iCs/>
                <w:sz w:val="16"/>
                <w:szCs w:val="16"/>
                <w:lang w:val="pl-PL"/>
              </w:rPr>
              <w:t xml:space="preserve"> jest 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obowi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>ą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zuj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>ą</w:t>
            </w:r>
            <w:r w:rsidR="006B3D60">
              <w:rPr>
                <w:rFonts w:cs="Arial"/>
                <w:iCs/>
                <w:sz w:val="16"/>
                <w:szCs w:val="16"/>
                <w:lang w:val="pl-PL"/>
              </w:rPr>
              <w:t>ca</w:t>
            </w:r>
            <w:r w:rsidR="003A5DC3">
              <w:rPr>
                <w:rFonts w:cs="Arial"/>
                <w:iCs/>
                <w:sz w:val="16"/>
                <w:szCs w:val="16"/>
                <w:lang w:val="pl-PL"/>
              </w:rPr>
              <w:t>.</w:t>
            </w:r>
          </w:p>
        </w:tc>
      </w:tr>
      <w:tr w:rsidR="006329CE" w14:paraId="46CF914F" w14:textId="77777777" w:rsidTr="00E5409D">
        <w:tc>
          <w:tcPr>
            <w:tcW w:w="9639" w:type="dxa"/>
            <w:gridSpan w:val="6"/>
          </w:tcPr>
          <w:p w14:paraId="642A65C4" w14:textId="6845A1A5" w:rsidR="006329CE" w:rsidRPr="007B53E4" w:rsidRDefault="00A65C3E" w:rsidP="00B5539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4</w:t>
            </w:r>
            <w:r w:rsidR="00B55395" w:rsidRPr="007B53E4">
              <w:rPr>
                <w:rFonts w:cs="Arial"/>
                <w:b/>
                <w:i/>
                <w:sz w:val="16"/>
                <w:szCs w:val="16"/>
                <w:lang w:val="pl-PL"/>
              </w:rPr>
              <w:t>)</w:t>
            </w:r>
            <w:r w:rsidR="000E4E05" w:rsidRPr="007B53E4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Dokumentacja prawna</w:t>
            </w:r>
            <w:r w:rsidR="006329CE" w:rsidRPr="007B53E4">
              <w:rPr>
                <w:rFonts w:cs="Arial"/>
                <w:b/>
                <w:i/>
                <w:sz w:val="16"/>
                <w:szCs w:val="16"/>
                <w:lang w:val="pl-PL"/>
              </w:rPr>
              <w:t>:</w:t>
            </w:r>
          </w:p>
          <w:p w14:paraId="498F0BC2" w14:textId="77777777" w:rsidR="006329CE" w:rsidRPr="00B55395" w:rsidRDefault="006329CE" w:rsidP="00B5539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Decyzje:</w:t>
            </w:r>
          </w:p>
          <w:p w14:paraId="0FC2FF79" w14:textId="77777777" w:rsidR="006329CE" w:rsidRPr="00B55395" w:rsidRDefault="003B5764" w:rsidP="003A5DC3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6"/>
                <w:szCs w:val="16"/>
                <w:lang w:val="pl-PL"/>
              </w:rPr>
            </w:pPr>
            <w:r w:rsidRPr="002A3DCB">
              <w:rPr>
                <w:rFonts w:cs="Arial"/>
                <w:iCs/>
                <w:sz w:val="16"/>
                <w:szCs w:val="16"/>
                <w:lang w:val="pl-PL"/>
              </w:rPr>
              <w:t xml:space="preserve">- </w:t>
            </w:r>
            <w:r w:rsidR="007F748F" w:rsidRPr="002A3DCB">
              <w:rPr>
                <w:rFonts w:cs="Arial"/>
                <w:iCs/>
                <w:sz w:val="16"/>
                <w:szCs w:val="16"/>
                <w:lang w:val="pl-PL"/>
              </w:rPr>
              <w:t>zgłoszenie …………</w:t>
            </w:r>
            <w:proofErr w:type="gramStart"/>
            <w:r w:rsidR="007F748F" w:rsidRPr="002A3DCB">
              <w:rPr>
                <w:rFonts w:cs="Arial"/>
                <w:iCs/>
                <w:sz w:val="16"/>
                <w:szCs w:val="16"/>
                <w:lang w:val="pl-PL"/>
              </w:rPr>
              <w:t>…….</w:t>
            </w:r>
            <w:proofErr w:type="gramEnd"/>
            <w:r w:rsidR="007F748F" w:rsidRPr="002A3DCB">
              <w:rPr>
                <w:rFonts w:cs="Arial"/>
                <w:iCs/>
                <w:sz w:val="16"/>
                <w:szCs w:val="16"/>
                <w:lang w:val="pl-PL"/>
              </w:rPr>
              <w:t>.</w:t>
            </w:r>
          </w:p>
        </w:tc>
      </w:tr>
      <w:tr w:rsidR="000113E5" w14:paraId="0CC65117" w14:textId="77777777" w:rsidTr="00E5409D">
        <w:tc>
          <w:tcPr>
            <w:tcW w:w="9639" w:type="dxa"/>
            <w:gridSpan w:val="6"/>
          </w:tcPr>
          <w:p w14:paraId="24066110" w14:textId="739E3E22" w:rsidR="000113E5" w:rsidRPr="00B55395" w:rsidRDefault="00A65C3E" w:rsidP="00B55395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5</w:t>
            </w:r>
            <w:r w:rsidR="000113E5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) Punkty poboru i parametry mediów:</w:t>
            </w:r>
          </w:p>
          <w:p w14:paraId="23C662BA" w14:textId="77777777" w:rsidR="00BA1330" w:rsidRPr="00B55395" w:rsidRDefault="006329CE" w:rsidP="00B55395">
            <w:pPr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sz w:val="16"/>
                <w:szCs w:val="16"/>
                <w:lang w:val="pl-PL"/>
              </w:rPr>
              <w:t>Wykonawca ustali we własnym zakresie.</w:t>
            </w:r>
            <w:r w:rsidR="00FC739E" w:rsidRPr="00B55395">
              <w:rPr>
                <w:rFonts w:cs="Arial"/>
                <w:sz w:val="16"/>
                <w:szCs w:val="16"/>
                <w:lang w:val="pl-PL"/>
              </w:rPr>
              <w:t xml:space="preserve">  </w:t>
            </w:r>
          </w:p>
        </w:tc>
      </w:tr>
      <w:tr w:rsidR="00B55395" w14:paraId="05F391FC" w14:textId="77777777" w:rsidTr="00E5409D">
        <w:tc>
          <w:tcPr>
            <w:tcW w:w="9639" w:type="dxa"/>
            <w:gridSpan w:val="6"/>
          </w:tcPr>
          <w:p w14:paraId="2F2198D4" w14:textId="7AD11BC8" w:rsidR="00B55395" w:rsidRPr="00B55395" w:rsidRDefault="00A65C3E" w:rsidP="00E035CF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6</w:t>
            </w:r>
            <w:r w:rsidR="00B55395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) </w:t>
            </w:r>
            <w:r w:rsidR="00B55395">
              <w:rPr>
                <w:rFonts w:cs="Arial"/>
                <w:b/>
                <w:i/>
                <w:sz w:val="16"/>
                <w:szCs w:val="16"/>
                <w:lang w:val="pl-PL"/>
              </w:rPr>
              <w:t>Place składowania</w:t>
            </w:r>
            <w:r w:rsidR="00B55395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:</w:t>
            </w:r>
          </w:p>
          <w:p w14:paraId="36F0BCB5" w14:textId="77777777" w:rsidR="00B55395" w:rsidRPr="00B55395" w:rsidRDefault="00B55395" w:rsidP="00E035CF">
            <w:pPr>
              <w:numPr>
                <w:ilvl w:val="1"/>
                <w:numId w:val="29"/>
              </w:numPr>
              <w:tabs>
                <w:tab w:val="right" w:leader="dot" w:pos="9000"/>
              </w:tabs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sz w:val="16"/>
                <w:szCs w:val="16"/>
                <w:lang w:val="pl-PL"/>
              </w:rPr>
              <w:t>Miejsce składowania materiałów pochodzących z rozbiórki, miejsce</w:t>
            </w:r>
            <w:r>
              <w:rPr>
                <w:rFonts w:cs="Arial"/>
                <w:sz w:val="16"/>
                <w:szCs w:val="16"/>
                <w:lang w:val="pl-PL"/>
              </w:rPr>
              <w:t xml:space="preserve"> wywozu odpadów Wykonawca ustali we własnym zakresie</w:t>
            </w:r>
          </w:p>
          <w:p w14:paraId="4C842E5D" w14:textId="77777777" w:rsidR="00B55395" w:rsidRPr="00B55395" w:rsidRDefault="00B55395" w:rsidP="00E035CF">
            <w:pPr>
              <w:numPr>
                <w:ilvl w:val="1"/>
                <w:numId w:val="29"/>
              </w:numPr>
              <w:tabs>
                <w:tab w:val="right" w:leader="dot" w:pos="9000"/>
              </w:tabs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sz w:val="16"/>
                <w:szCs w:val="16"/>
                <w:lang w:val="pl-PL"/>
              </w:rPr>
              <w:t>Miejsce składowania materiałów przeznaczonych do wbudowania</w:t>
            </w:r>
            <w:r>
              <w:rPr>
                <w:rFonts w:cs="Arial"/>
                <w:sz w:val="16"/>
                <w:szCs w:val="16"/>
                <w:lang w:val="pl-PL"/>
              </w:rPr>
              <w:t xml:space="preserve"> Wykonawca ustali we własnym zakresie</w:t>
            </w:r>
          </w:p>
        </w:tc>
      </w:tr>
      <w:tr w:rsidR="006329CE" w:rsidRPr="00B55395" w14:paraId="088C7B8E" w14:textId="77777777" w:rsidTr="00E5409D">
        <w:tc>
          <w:tcPr>
            <w:tcW w:w="9639" w:type="dxa"/>
            <w:gridSpan w:val="6"/>
          </w:tcPr>
          <w:p w14:paraId="6C342F1C" w14:textId="4D94C1CE" w:rsidR="006329CE" w:rsidRPr="00B55395" w:rsidRDefault="00A65C3E" w:rsidP="00B55395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7</w:t>
            </w:r>
            <w:r w:rsidR="00B55395">
              <w:rPr>
                <w:rFonts w:cs="Arial"/>
                <w:b/>
                <w:i/>
                <w:sz w:val="16"/>
                <w:szCs w:val="16"/>
                <w:lang w:val="pl-PL"/>
              </w:rPr>
              <w:t>)</w:t>
            </w:r>
            <w:r w:rsidR="000E4E0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Materiały </w:t>
            </w:r>
            <w:r w:rsidR="006329CE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Wykonawcy:</w:t>
            </w:r>
          </w:p>
          <w:p w14:paraId="290038B7" w14:textId="77777777" w:rsidR="006329CE" w:rsidRPr="00B55395" w:rsidRDefault="006329CE" w:rsidP="0077599E">
            <w:pPr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sz w:val="16"/>
                <w:szCs w:val="16"/>
                <w:lang w:val="pl-PL"/>
              </w:rPr>
              <w:t>Wszystkie wbudowywane materiały muszą posiadać dokumenty pozwalające na zastosowanie w budownictwie</w:t>
            </w:r>
            <w:r w:rsidR="0077599E">
              <w:rPr>
                <w:rFonts w:cs="Arial"/>
                <w:sz w:val="16"/>
                <w:szCs w:val="16"/>
                <w:lang w:val="pl-PL"/>
              </w:rPr>
              <w:t>,</w:t>
            </w:r>
            <w:r w:rsidRPr="00B55395">
              <w:rPr>
                <w:rFonts w:cs="Arial"/>
                <w:sz w:val="16"/>
                <w:szCs w:val="16"/>
                <w:lang w:val="pl-PL"/>
              </w:rPr>
              <w:t xml:space="preserve"> zgodnie z </w:t>
            </w:r>
            <w:r w:rsidR="0077599E">
              <w:rPr>
                <w:rFonts w:cs="Arial"/>
                <w:sz w:val="16"/>
                <w:szCs w:val="16"/>
                <w:lang w:val="pl-PL"/>
              </w:rPr>
              <w:t>U</w:t>
            </w:r>
            <w:r w:rsidRPr="00B55395">
              <w:rPr>
                <w:rFonts w:cs="Arial"/>
                <w:sz w:val="16"/>
                <w:szCs w:val="16"/>
                <w:lang w:val="pl-PL"/>
              </w:rPr>
              <w:t>stawą Prawo budowlane (deklaracje zgodności, aprobaty techniczne zgodnie z zapisami ST).</w:t>
            </w:r>
          </w:p>
        </w:tc>
      </w:tr>
      <w:tr w:rsidR="006329CE" w14:paraId="37E1051E" w14:textId="77777777" w:rsidTr="00E5409D">
        <w:tc>
          <w:tcPr>
            <w:tcW w:w="9639" w:type="dxa"/>
            <w:gridSpan w:val="6"/>
          </w:tcPr>
          <w:p w14:paraId="106CBD79" w14:textId="4897A572" w:rsidR="006329CE" w:rsidRPr="00B55395" w:rsidRDefault="00A65C3E" w:rsidP="00B55395">
            <w:pPr>
              <w:autoSpaceDE w:val="0"/>
              <w:autoSpaceDN w:val="0"/>
              <w:adjustRightInd w:val="0"/>
              <w:rPr>
                <w:rFonts w:cs="Arial"/>
                <w:b/>
                <w:i/>
                <w:iCs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iCs/>
                <w:sz w:val="16"/>
                <w:szCs w:val="16"/>
                <w:lang w:val="pl-PL"/>
              </w:rPr>
              <w:t>8</w:t>
            </w:r>
            <w:r w:rsidR="00B55395" w:rsidRPr="00B55395">
              <w:rPr>
                <w:rFonts w:cs="Arial"/>
                <w:b/>
                <w:i/>
                <w:iCs/>
                <w:sz w:val="16"/>
                <w:szCs w:val="16"/>
                <w:lang w:val="pl-PL"/>
              </w:rPr>
              <w:t xml:space="preserve">) </w:t>
            </w:r>
            <w:r w:rsidR="006329CE" w:rsidRPr="00B55395">
              <w:rPr>
                <w:rFonts w:cs="Arial"/>
                <w:b/>
                <w:i/>
                <w:iCs/>
                <w:sz w:val="16"/>
                <w:szCs w:val="16"/>
                <w:lang w:val="pl-PL"/>
              </w:rPr>
              <w:t xml:space="preserve"> </w:t>
            </w:r>
            <w:r w:rsidR="000E4E05">
              <w:rPr>
                <w:rFonts w:cs="Arial"/>
                <w:b/>
                <w:i/>
                <w:sz w:val="16"/>
                <w:szCs w:val="16"/>
                <w:lang w:val="pl-PL"/>
              </w:rPr>
              <w:t>U</w:t>
            </w:r>
            <w:r w:rsidR="006329CE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zbrojenia terenu</w:t>
            </w:r>
            <w:r w:rsidR="006329CE" w:rsidRPr="00B55395">
              <w:rPr>
                <w:rFonts w:cs="Arial"/>
                <w:b/>
                <w:i/>
                <w:iCs/>
                <w:sz w:val="16"/>
                <w:szCs w:val="16"/>
                <w:lang w:val="pl-PL"/>
              </w:rPr>
              <w:t>:</w:t>
            </w:r>
          </w:p>
          <w:p w14:paraId="36AD77FD" w14:textId="7B7D1A30" w:rsidR="006329CE" w:rsidRPr="00B55395" w:rsidRDefault="006329CE" w:rsidP="00B5539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Na obiektach i w ich s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>ą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siedztwie znajduj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 xml:space="preserve">ą 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si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 xml:space="preserve">ę 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urz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>ą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 xml:space="preserve">dzenia uzbrojenia terenu </w:t>
            </w:r>
            <w:r w:rsidR="009062FC">
              <w:rPr>
                <w:rFonts w:cs="Arial"/>
                <w:iCs/>
                <w:sz w:val="16"/>
                <w:szCs w:val="16"/>
                <w:lang w:val="pl-PL"/>
              </w:rPr>
              <w:t xml:space="preserve">zgodnie z dokumentacją projektową. </w:t>
            </w:r>
          </w:p>
        </w:tc>
      </w:tr>
      <w:tr w:rsidR="000113E5" w14:paraId="452ED696" w14:textId="77777777" w:rsidTr="00E5409D">
        <w:tc>
          <w:tcPr>
            <w:tcW w:w="9639" w:type="dxa"/>
            <w:gridSpan w:val="6"/>
          </w:tcPr>
          <w:p w14:paraId="4E8E326E" w14:textId="6986BDAD" w:rsidR="000113E5" w:rsidRPr="00BD6D08" w:rsidRDefault="00A65C3E" w:rsidP="00B55395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9</w:t>
            </w:r>
            <w:r w:rsidR="000113E5" w:rsidRPr="00BD6D08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) </w:t>
            </w:r>
            <w:r w:rsidR="00B55395" w:rsidRPr="00BD6D08">
              <w:rPr>
                <w:rFonts w:cs="Arial"/>
                <w:b/>
                <w:i/>
                <w:sz w:val="16"/>
                <w:szCs w:val="16"/>
                <w:lang w:val="pl-PL"/>
              </w:rPr>
              <w:t>Dziennik budowy</w:t>
            </w:r>
            <w:r w:rsidR="000113E5" w:rsidRPr="00BD6D08">
              <w:rPr>
                <w:rFonts w:cs="Arial"/>
                <w:b/>
                <w:i/>
                <w:sz w:val="16"/>
                <w:szCs w:val="16"/>
                <w:lang w:val="pl-PL"/>
              </w:rPr>
              <w:t>:</w:t>
            </w:r>
          </w:p>
          <w:p w14:paraId="40317A55" w14:textId="77777777" w:rsidR="003D2415" w:rsidRPr="00BD6D08" w:rsidRDefault="00712B06" w:rsidP="007F748F">
            <w:pPr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 xml:space="preserve">Przekazany Dziennik </w:t>
            </w:r>
            <w:r w:rsidR="00FF556E" w:rsidRPr="00BD6D08">
              <w:rPr>
                <w:rFonts w:cs="Arial"/>
                <w:sz w:val="16"/>
                <w:szCs w:val="16"/>
                <w:lang w:val="pl-PL"/>
              </w:rPr>
              <w:t>budowy</w:t>
            </w:r>
            <w:r w:rsidR="007F748F">
              <w:rPr>
                <w:rFonts w:cs="Arial"/>
                <w:sz w:val="16"/>
                <w:szCs w:val="16"/>
                <w:lang w:val="pl-PL"/>
              </w:rPr>
              <w:t xml:space="preserve"> nr ………….</w:t>
            </w:r>
            <w:r w:rsidR="003B5764">
              <w:rPr>
                <w:rFonts w:cs="Arial"/>
                <w:sz w:val="16"/>
                <w:szCs w:val="16"/>
                <w:lang w:val="pl-PL"/>
              </w:rPr>
              <w:t xml:space="preserve"> wydany dnia </w:t>
            </w:r>
            <w:r w:rsidR="007F748F">
              <w:rPr>
                <w:rFonts w:cs="Arial"/>
                <w:sz w:val="16"/>
                <w:szCs w:val="16"/>
                <w:lang w:val="pl-PL"/>
              </w:rPr>
              <w:t>……………</w:t>
            </w:r>
            <w:r w:rsidR="003B5764">
              <w:rPr>
                <w:rFonts w:cs="Arial"/>
                <w:sz w:val="16"/>
                <w:szCs w:val="16"/>
                <w:lang w:val="pl-PL"/>
              </w:rPr>
              <w:t xml:space="preserve"> r.</w:t>
            </w:r>
          </w:p>
        </w:tc>
      </w:tr>
      <w:tr w:rsidR="000113E5" w14:paraId="443103CD" w14:textId="77777777" w:rsidTr="00E5409D">
        <w:tc>
          <w:tcPr>
            <w:tcW w:w="9639" w:type="dxa"/>
            <w:gridSpan w:val="6"/>
          </w:tcPr>
          <w:p w14:paraId="30EB0BD0" w14:textId="14475E55" w:rsidR="000113E5" w:rsidRPr="003B5764" w:rsidRDefault="000E4E05" w:rsidP="007F748F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1</w:t>
            </w:r>
            <w:r w:rsidR="00A65C3E">
              <w:rPr>
                <w:rFonts w:cs="Arial"/>
                <w:b/>
                <w:i/>
                <w:sz w:val="16"/>
                <w:szCs w:val="16"/>
                <w:lang w:val="pl-PL"/>
              </w:rPr>
              <w:t>0</w:t>
            </w:r>
            <w:r w:rsidR="000113E5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) Dokumentacja </w:t>
            </w: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budowy:</w:t>
            </w:r>
            <w:r w:rsidR="003B5764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</w:t>
            </w:r>
            <w:r>
              <w:rPr>
                <w:rFonts w:cs="Arial"/>
                <w:sz w:val="16"/>
                <w:szCs w:val="16"/>
                <w:lang w:val="pl-PL"/>
              </w:rPr>
              <w:t xml:space="preserve">Znajdować się będzie w całości w </w:t>
            </w:r>
            <w:r w:rsidR="007F748F">
              <w:rPr>
                <w:rFonts w:cs="Arial"/>
                <w:sz w:val="16"/>
                <w:szCs w:val="16"/>
                <w:lang w:val="pl-PL"/>
              </w:rPr>
              <w:t>siedzibie</w:t>
            </w:r>
            <w:r>
              <w:rPr>
                <w:rFonts w:cs="Arial"/>
                <w:sz w:val="16"/>
                <w:szCs w:val="16"/>
                <w:lang w:val="pl-PL"/>
              </w:rPr>
              <w:t xml:space="preserve"> Wykonawcy</w:t>
            </w:r>
          </w:p>
        </w:tc>
      </w:tr>
      <w:tr w:rsidR="00B55395" w14:paraId="511547FD" w14:textId="77777777" w:rsidTr="00E5409D">
        <w:tc>
          <w:tcPr>
            <w:tcW w:w="9639" w:type="dxa"/>
            <w:gridSpan w:val="6"/>
          </w:tcPr>
          <w:p w14:paraId="276BB620" w14:textId="798665CB" w:rsidR="00B55395" w:rsidRPr="000E4E05" w:rsidRDefault="000E4E05" w:rsidP="000E4E0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 w:rsidRPr="000E4E05">
              <w:rPr>
                <w:rFonts w:cs="Arial"/>
                <w:b/>
                <w:i/>
                <w:sz w:val="16"/>
                <w:szCs w:val="16"/>
                <w:lang w:val="pl-PL"/>
              </w:rPr>
              <w:t>1</w:t>
            </w:r>
            <w:r w:rsidR="00A65C3E">
              <w:rPr>
                <w:rFonts w:cs="Arial"/>
                <w:b/>
                <w:i/>
                <w:sz w:val="16"/>
                <w:szCs w:val="16"/>
                <w:lang w:val="pl-PL"/>
              </w:rPr>
              <w:t>1</w:t>
            </w:r>
            <w:r w:rsidRPr="000E4E05">
              <w:rPr>
                <w:rFonts w:cs="Arial"/>
                <w:b/>
                <w:i/>
                <w:sz w:val="16"/>
                <w:szCs w:val="16"/>
                <w:lang w:val="pl-PL"/>
              </w:rPr>
              <w:t>)</w:t>
            </w: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Pomiary techniczne</w:t>
            </w:r>
            <w:r w:rsidR="00B55395" w:rsidRPr="000E4E05">
              <w:rPr>
                <w:rFonts w:cs="Arial"/>
                <w:b/>
                <w:i/>
                <w:sz w:val="16"/>
                <w:szCs w:val="16"/>
                <w:lang w:val="pl-PL"/>
              </w:rPr>
              <w:t>:</w:t>
            </w:r>
          </w:p>
          <w:p w14:paraId="6A36BD9E" w14:textId="77777777" w:rsidR="00B55395" w:rsidRPr="000E4E05" w:rsidRDefault="00B55395" w:rsidP="000E4E0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lastRenderedPageBreak/>
              <w:t>Wykonuje Wykonawca, Zamawiaj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>ą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cy może przeprowadzi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 xml:space="preserve">ć 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pomiary kontrolne.</w:t>
            </w:r>
          </w:p>
        </w:tc>
      </w:tr>
      <w:tr w:rsidR="000E4E05" w14:paraId="2D0D2512" w14:textId="77777777" w:rsidTr="00E5409D">
        <w:tc>
          <w:tcPr>
            <w:tcW w:w="9639" w:type="dxa"/>
            <w:gridSpan w:val="6"/>
          </w:tcPr>
          <w:p w14:paraId="38779CD6" w14:textId="6B5997BA" w:rsidR="000E4E05" w:rsidRPr="00457A5C" w:rsidRDefault="000E4E05" w:rsidP="000E4E0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 w:rsidRPr="00457A5C">
              <w:rPr>
                <w:rFonts w:cs="Arial"/>
                <w:b/>
                <w:i/>
                <w:sz w:val="16"/>
                <w:szCs w:val="16"/>
                <w:lang w:val="pl-PL"/>
              </w:rPr>
              <w:lastRenderedPageBreak/>
              <w:t>1</w:t>
            </w:r>
            <w:r w:rsidR="00A65C3E">
              <w:rPr>
                <w:rFonts w:cs="Arial"/>
                <w:b/>
                <w:i/>
                <w:sz w:val="16"/>
                <w:szCs w:val="16"/>
                <w:lang w:val="pl-PL"/>
              </w:rPr>
              <w:t>2</w:t>
            </w:r>
            <w:r w:rsidRPr="00457A5C">
              <w:rPr>
                <w:rFonts w:cs="Arial"/>
                <w:b/>
                <w:i/>
                <w:sz w:val="16"/>
                <w:szCs w:val="16"/>
                <w:lang w:val="pl-PL"/>
              </w:rPr>
              <w:t>) Zagospodarowania terenu budowy:</w:t>
            </w:r>
          </w:p>
          <w:p w14:paraId="5FC8951B" w14:textId="77777777" w:rsidR="000E4E05" w:rsidRPr="000E4E05" w:rsidRDefault="000E4E05" w:rsidP="00457A5C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6"/>
                <w:szCs w:val="16"/>
                <w:lang w:val="pl-PL"/>
              </w:rPr>
            </w:pPr>
            <w:r w:rsidRPr="00457A5C">
              <w:rPr>
                <w:rFonts w:cs="Arial"/>
                <w:iCs/>
                <w:sz w:val="16"/>
                <w:szCs w:val="16"/>
                <w:lang w:val="pl-PL"/>
              </w:rPr>
              <w:t>Wykonawca oznakuje budow</w:t>
            </w:r>
            <w:r w:rsidRPr="00457A5C">
              <w:rPr>
                <w:rFonts w:eastAsia="TimesNewRoman,Italic" w:cs="Arial"/>
                <w:iCs/>
                <w:sz w:val="16"/>
                <w:szCs w:val="16"/>
                <w:lang w:val="pl-PL"/>
              </w:rPr>
              <w:t xml:space="preserve">ę </w:t>
            </w:r>
            <w:r w:rsidRPr="00457A5C">
              <w:rPr>
                <w:rFonts w:cs="Arial"/>
                <w:iCs/>
                <w:sz w:val="16"/>
                <w:szCs w:val="16"/>
                <w:lang w:val="pl-PL"/>
              </w:rPr>
              <w:t>zgodnie z obowi</w:t>
            </w:r>
            <w:r w:rsidRPr="00457A5C">
              <w:rPr>
                <w:rFonts w:eastAsia="TimesNewRoman,Italic" w:cs="Arial"/>
                <w:iCs/>
                <w:sz w:val="16"/>
                <w:szCs w:val="16"/>
                <w:lang w:val="pl-PL"/>
              </w:rPr>
              <w:t>ą</w:t>
            </w:r>
            <w:r w:rsidRPr="00457A5C">
              <w:rPr>
                <w:rFonts w:cs="Arial"/>
                <w:iCs/>
                <w:sz w:val="16"/>
                <w:szCs w:val="16"/>
                <w:lang w:val="pl-PL"/>
              </w:rPr>
              <w:t>zuj</w:t>
            </w:r>
            <w:r w:rsidRPr="00457A5C">
              <w:rPr>
                <w:rFonts w:eastAsia="TimesNewRoman,Italic" w:cs="Arial"/>
                <w:iCs/>
                <w:sz w:val="16"/>
                <w:szCs w:val="16"/>
                <w:lang w:val="pl-PL"/>
              </w:rPr>
              <w:t>ą</w:t>
            </w:r>
            <w:r w:rsidRPr="00457A5C">
              <w:rPr>
                <w:rFonts w:cs="Arial"/>
                <w:iCs/>
                <w:sz w:val="16"/>
                <w:szCs w:val="16"/>
                <w:lang w:val="pl-PL"/>
              </w:rPr>
              <w:t>cymi przepisami.</w:t>
            </w:r>
          </w:p>
        </w:tc>
      </w:tr>
      <w:tr w:rsidR="000113E5" w14:paraId="62793F3D" w14:textId="77777777" w:rsidTr="00E5409D">
        <w:tc>
          <w:tcPr>
            <w:tcW w:w="9639" w:type="dxa"/>
            <w:gridSpan w:val="6"/>
          </w:tcPr>
          <w:p w14:paraId="6C53EB78" w14:textId="1ED687CA" w:rsidR="000113E5" w:rsidRPr="00B55395" w:rsidRDefault="000E4E05" w:rsidP="00B55395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1</w:t>
            </w:r>
            <w:r w:rsidR="00A65C3E">
              <w:rPr>
                <w:rFonts w:cs="Arial"/>
                <w:b/>
                <w:i/>
                <w:sz w:val="16"/>
                <w:szCs w:val="16"/>
                <w:lang w:val="pl-PL"/>
              </w:rPr>
              <w:t>3</w:t>
            </w:r>
            <w:r w:rsidR="000113E5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) Zasady i warunki poruszania się na Terenie Budowy (ruch drogowy):</w:t>
            </w:r>
          </w:p>
          <w:p w14:paraId="6A7D42D1" w14:textId="77777777" w:rsidR="000E4E05" w:rsidRPr="00B55395" w:rsidRDefault="007F748F" w:rsidP="0077599E">
            <w:pPr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 xml:space="preserve">Zgodnie z projektem </w:t>
            </w:r>
            <w:r w:rsidR="00BA1330" w:rsidRPr="00B55395">
              <w:rPr>
                <w:rFonts w:cs="Arial"/>
                <w:sz w:val="16"/>
                <w:szCs w:val="16"/>
                <w:lang w:val="pl-PL"/>
              </w:rPr>
              <w:t>tymczasowej</w:t>
            </w:r>
            <w:r w:rsidR="000113E5" w:rsidRPr="00B55395">
              <w:rPr>
                <w:rFonts w:cs="Arial"/>
                <w:sz w:val="16"/>
                <w:szCs w:val="16"/>
                <w:lang w:val="pl-PL"/>
              </w:rPr>
              <w:t xml:space="preserve"> organizacji ruchu</w:t>
            </w:r>
            <w:r w:rsidR="000E4E05">
              <w:rPr>
                <w:rFonts w:cs="Arial"/>
                <w:sz w:val="16"/>
                <w:szCs w:val="16"/>
                <w:lang w:val="pl-PL"/>
              </w:rPr>
              <w:t>.</w:t>
            </w:r>
          </w:p>
        </w:tc>
      </w:tr>
      <w:tr w:rsidR="000113E5" w14:paraId="19F29D5F" w14:textId="77777777" w:rsidTr="00E5409D">
        <w:tc>
          <w:tcPr>
            <w:tcW w:w="9639" w:type="dxa"/>
            <w:gridSpan w:val="6"/>
          </w:tcPr>
          <w:p w14:paraId="607BF5E7" w14:textId="2C24FB8D" w:rsidR="000E4E05" w:rsidRDefault="000113E5" w:rsidP="00B55395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1</w:t>
            </w:r>
            <w:r w:rsidR="00A65C3E">
              <w:rPr>
                <w:rFonts w:cs="Arial"/>
                <w:b/>
                <w:i/>
                <w:sz w:val="16"/>
                <w:szCs w:val="16"/>
                <w:lang w:val="pl-PL"/>
              </w:rPr>
              <w:t>4</w:t>
            </w:r>
            <w:r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)</w:t>
            </w:r>
            <w:r w:rsidR="000E4E0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Zaplecze budowy:</w:t>
            </w:r>
            <w:r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</w:t>
            </w:r>
          </w:p>
          <w:p w14:paraId="0E958A98" w14:textId="77777777" w:rsidR="000113E5" w:rsidRPr="00B55395" w:rsidRDefault="000113E5" w:rsidP="002A4EF8">
            <w:pPr>
              <w:tabs>
                <w:tab w:val="right" w:leader="dot" w:pos="8965"/>
              </w:tabs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sz w:val="16"/>
                <w:szCs w:val="16"/>
                <w:lang w:val="pl-PL"/>
              </w:rPr>
              <w:t xml:space="preserve">Zaplecze </w:t>
            </w:r>
            <w:r w:rsidR="008E2E2B">
              <w:rPr>
                <w:rFonts w:cs="Arial"/>
                <w:sz w:val="16"/>
                <w:szCs w:val="16"/>
                <w:lang w:val="pl-PL"/>
              </w:rPr>
              <w:t>jest zlokalizowane</w:t>
            </w:r>
            <w:r w:rsidRPr="00B55395">
              <w:rPr>
                <w:rFonts w:cs="Arial"/>
                <w:sz w:val="16"/>
                <w:szCs w:val="16"/>
                <w:lang w:val="pl-PL"/>
              </w:rPr>
              <w:t xml:space="preserve"> na terenie budowy lub</w:t>
            </w:r>
            <w:r w:rsidR="008E2E2B">
              <w:rPr>
                <w:rFonts w:cs="Arial"/>
                <w:sz w:val="16"/>
                <w:szCs w:val="16"/>
                <w:lang w:val="pl-PL"/>
              </w:rPr>
              <w:t xml:space="preserve"> w</w:t>
            </w:r>
            <w:r w:rsidRPr="00B55395">
              <w:rPr>
                <w:rFonts w:cs="Arial"/>
                <w:sz w:val="16"/>
                <w:szCs w:val="16"/>
                <w:lang w:val="pl-PL"/>
              </w:rPr>
              <w:t xml:space="preserve"> jej sąsiedztwie, z terminem użytkowalności </w:t>
            </w:r>
            <w:r w:rsidRPr="00B757E4">
              <w:rPr>
                <w:rFonts w:cs="Arial"/>
                <w:sz w:val="16"/>
                <w:szCs w:val="16"/>
                <w:lang w:val="pl-PL"/>
              </w:rPr>
              <w:t xml:space="preserve">do </w:t>
            </w:r>
            <w:r w:rsidR="002A4EF8">
              <w:rPr>
                <w:rFonts w:cs="Arial"/>
                <w:sz w:val="16"/>
                <w:szCs w:val="16"/>
                <w:lang w:val="pl-PL"/>
              </w:rPr>
              <w:t>dnia zakończenia robót</w:t>
            </w:r>
            <w:r w:rsidRPr="00B757E4">
              <w:rPr>
                <w:rFonts w:cs="Arial"/>
                <w:sz w:val="16"/>
                <w:szCs w:val="16"/>
                <w:lang w:val="pl-PL"/>
              </w:rPr>
              <w:t>.</w:t>
            </w:r>
            <w:r w:rsidRPr="00B55395">
              <w:rPr>
                <w:rFonts w:cs="Arial"/>
                <w:sz w:val="16"/>
                <w:szCs w:val="16"/>
                <w:lang w:val="pl-PL"/>
              </w:rPr>
              <w:t xml:space="preserve"> </w:t>
            </w:r>
          </w:p>
        </w:tc>
      </w:tr>
      <w:tr w:rsidR="006329CE" w14:paraId="7EBA2CE6" w14:textId="77777777" w:rsidTr="00E5409D">
        <w:tc>
          <w:tcPr>
            <w:tcW w:w="9639" w:type="dxa"/>
            <w:gridSpan w:val="6"/>
          </w:tcPr>
          <w:p w14:paraId="0B8C092D" w14:textId="3BD966CE" w:rsidR="006329CE" w:rsidRPr="000E4E05" w:rsidRDefault="008E2E2B" w:rsidP="000E4E0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1</w:t>
            </w:r>
            <w:r w:rsidR="00A65C3E">
              <w:rPr>
                <w:rFonts w:cs="Arial"/>
                <w:b/>
                <w:i/>
                <w:sz w:val="16"/>
                <w:szCs w:val="16"/>
                <w:lang w:val="pl-PL"/>
              </w:rPr>
              <w:t>5</w:t>
            </w:r>
            <w:r w:rsidR="000E4E05" w:rsidRPr="000E4E05">
              <w:rPr>
                <w:rFonts w:cs="Arial"/>
                <w:b/>
                <w:i/>
                <w:sz w:val="16"/>
                <w:szCs w:val="16"/>
                <w:lang w:val="pl-PL"/>
              </w:rPr>
              <w:t>)</w:t>
            </w:r>
            <w:r w:rsidR="006329CE" w:rsidRPr="000E4E0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W sprawie zagwarantowania interesów osób trzecich:</w:t>
            </w:r>
          </w:p>
          <w:p w14:paraId="1648B7A7" w14:textId="77777777" w:rsidR="006329CE" w:rsidRPr="008E2E2B" w:rsidRDefault="006329CE" w:rsidP="007F748F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Wykonawca zapewni bezpiecze</w:t>
            </w:r>
            <w:r w:rsidRPr="00B55395">
              <w:rPr>
                <w:rFonts w:eastAsia="TimesNewRoman,Italic" w:cs="Arial"/>
                <w:iCs/>
                <w:sz w:val="16"/>
                <w:szCs w:val="16"/>
                <w:lang w:val="pl-PL"/>
              </w:rPr>
              <w:t>ń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stwo osób trzecich przez odpowiednie oznakowanie</w:t>
            </w:r>
            <w:r w:rsidR="000E4E05">
              <w:rPr>
                <w:rFonts w:cs="Arial"/>
                <w:iCs/>
                <w:sz w:val="16"/>
                <w:szCs w:val="16"/>
                <w:lang w:val="pl-PL"/>
              </w:rPr>
              <w:t xml:space="preserve"> 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i zabezpieczenie miejsca robót. Wykonawca zapewni pomoc w przejściu przez teren budowy osobom niepełnosprawnym.</w:t>
            </w:r>
            <w:r w:rsidR="000E4E05">
              <w:rPr>
                <w:rFonts w:cs="Arial"/>
                <w:iCs/>
                <w:sz w:val="16"/>
                <w:szCs w:val="16"/>
                <w:lang w:val="pl-PL"/>
              </w:rPr>
              <w:t xml:space="preserve"> </w:t>
            </w:r>
          </w:p>
        </w:tc>
      </w:tr>
      <w:tr w:rsidR="00B55395" w14:paraId="56FB948D" w14:textId="77777777" w:rsidTr="00E5409D">
        <w:tc>
          <w:tcPr>
            <w:tcW w:w="9639" w:type="dxa"/>
            <w:gridSpan w:val="6"/>
          </w:tcPr>
          <w:p w14:paraId="47596C57" w14:textId="0FA54908" w:rsidR="00B55395" w:rsidRPr="000E4E05" w:rsidRDefault="008E2E2B" w:rsidP="00B55395">
            <w:pPr>
              <w:autoSpaceDE w:val="0"/>
              <w:autoSpaceDN w:val="0"/>
              <w:adjustRightInd w:val="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1</w:t>
            </w:r>
            <w:r w:rsidR="00A65C3E">
              <w:rPr>
                <w:rFonts w:cs="Arial"/>
                <w:b/>
                <w:i/>
                <w:sz w:val="16"/>
                <w:szCs w:val="16"/>
                <w:lang w:val="pl-PL"/>
              </w:rPr>
              <w:t>6</w:t>
            </w:r>
            <w:r w:rsidR="000E4E05" w:rsidRPr="000E4E05">
              <w:rPr>
                <w:rFonts w:cs="Arial"/>
                <w:b/>
                <w:i/>
                <w:sz w:val="16"/>
                <w:szCs w:val="16"/>
                <w:lang w:val="pl-PL"/>
              </w:rPr>
              <w:t>)</w:t>
            </w:r>
            <w:r w:rsidR="00B55395" w:rsidRPr="000E4E05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Zobowiązania Wykonawcy:</w:t>
            </w:r>
          </w:p>
          <w:p w14:paraId="4C9E17F4" w14:textId="77777777" w:rsidR="00B55395" w:rsidRPr="00B55395" w:rsidRDefault="00B55395" w:rsidP="00B55395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sz w:val="16"/>
                <w:szCs w:val="16"/>
                <w:lang w:val="pl-PL"/>
              </w:rPr>
              <w:t xml:space="preserve">Wykonawca będzie realizował roboty zgodnie </w:t>
            </w:r>
            <w:r w:rsidR="008E2E2B">
              <w:rPr>
                <w:rFonts w:cs="Arial"/>
                <w:sz w:val="16"/>
                <w:szCs w:val="16"/>
                <w:lang w:val="pl-PL"/>
              </w:rPr>
              <w:t xml:space="preserve">z </w:t>
            </w:r>
            <w:r w:rsidR="00E63E90">
              <w:rPr>
                <w:rFonts w:cs="Arial"/>
                <w:sz w:val="16"/>
                <w:szCs w:val="16"/>
                <w:lang w:val="pl-PL"/>
              </w:rPr>
              <w:t>Harmonogramem rzeczowo finansowym realizacji Umowy</w:t>
            </w:r>
            <w:r w:rsidR="008E2E2B">
              <w:rPr>
                <w:rFonts w:cs="Arial"/>
                <w:sz w:val="16"/>
                <w:szCs w:val="16"/>
                <w:lang w:val="pl-PL"/>
              </w:rPr>
              <w:t>.</w:t>
            </w:r>
          </w:p>
          <w:p w14:paraId="6809B704" w14:textId="77777777" w:rsidR="000E4E05" w:rsidRPr="00B55395" w:rsidRDefault="000E4E05" w:rsidP="00B55395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val="pl-PL"/>
              </w:rPr>
            </w:pPr>
          </w:p>
          <w:p w14:paraId="57BF0A50" w14:textId="77777777" w:rsidR="00B55395" w:rsidRPr="000E4E05" w:rsidRDefault="00B55395" w:rsidP="0077599E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sz w:val="16"/>
                <w:szCs w:val="16"/>
                <w:lang w:val="pl-PL"/>
              </w:rPr>
              <w:t>Termin rozpoczęcia robót ustala się na dzie</w:t>
            </w:r>
            <w:r w:rsidR="00BD6E36">
              <w:rPr>
                <w:rFonts w:cs="Arial"/>
                <w:sz w:val="16"/>
                <w:szCs w:val="16"/>
                <w:lang w:val="pl-PL"/>
              </w:rPr>
              <w:t>ń</w:t>
            </w:r>
            <w:r w:rsidR="001B75F0">
              <w:rPr>
                <w:rFonts w:cs="Arial"/>
                <w:sz w:val="16"/>
                <w:szCs w:val="16"/>
                <w:lang w:val="pl-PL"/>
              </w:rPr>
              <w:t xml:space="preserve"> …………………………</w:t>
            </w:r>
            <w:proofErr w:type="gramStart"/>
            <w:r w:rsidR="001B75F0">
              <w:rPr>
                <w:rFonts w:cs="Arial"/>
                <w:sz w:val="16"/>
                <w:szCs w:val="16"/>
                <w:lang w:val="pl-PL"/>
              </w:rPr>
              <w:t>…….</w:t>
            </w:r>
            <w:proofErr w:type="gramEnd"/>
            <w:r w:rsidRPr="00B55395">
              <w:rPr>
                <w:rFonts w:cs="Arial"/>
                <w:sz w:val="16"/>
                <w:szCs w:val="16"/>
                <w:lang w:val="pl-PL"/>
              </w:rPr>
              <w:t xml:space="preserve">. z terminem zakończenia jak w </w:t>
            </w:r>
            <w:r w:rsidR="0077599E">
              <w:rPr>
                <w:rFonts w:cs="Arial"/>
                <w:sz w:val="16"/>
                <w:szCs w:val="16"/>
                <w:lang w:val="pl-PL"/>
              </w:rPr>
              <w:t>U</w:t>
            </w:r>
            <w:r w:rsidRPr="00B55395">
              <w:rPr>
                <w:rFonts w:cs="Arial"/>
                <w:sz w:val="16"/>
                <w:szCs w:val="16"/>
                <w:lang w:val="pl-PL"/>
              </w:rPr>
              <w:t>mowie.</w:t>
            </w:r>
          </w:p>
        </w:tc>
      </w:tr>
      <w:tr w:rsidR="00B55395" w14:paraId="3AEFAAEF" w14:textId="77777777" w:rsidTr="00E5409D">
        <w:tc>
          <w:tcPr>
            <w:tcW w:w="9639" w:type="dxa"/>
            <w:gridSpan w:val="6"/>
          </w:tcPr>
          <w:p w14:paraId="0C7EB7DF" w14:textId="4678BA74" w:rsidR="00B55395" w:rsidRPr="00B55395" w:rsidRDefault="008E2E2B" w:rsidP="000E4E0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1</w:t>
            </w:r>
            <w:r w:rsidR="00A65C3E">
              <w:rPr>
                <w:rFonts w:cs="Arial"/>
                <w:b/>
                <w:sz w:val="16"/>
                <w:szCs w:val="16"/>
                <w:lang w:val="pl-PL"/>
              </w:rPr>
              <w:t>7</w:t>
            </w:r>
            <w:r w:rsidR="000E4E05">
              <w:rPr>
                <w:rFonts w:cs="Arial"/>
                <w:b/>
                <w:sz w:val="16"/>
                <w:szCs w:val="16"/>
                <w:lang w:val="pl-PL"/>
              </w:rPr>
              <w:t>) Podwykonawcy</w:t>
            </w:r>
            <w:r w:rsidR="00B55395" w:rsidRPr="00B55395">
              <w:rPr>
                <w:rFonts w:cs="Arial"/>
                <w:b/>
                <w:sz w:val="16"/>
                <w:szCs w:val="16"/>
                <w:lang w:val="pl-PL"/>
              </w:rPr>
              <w:t>:</w:t>
            </w:r>
          </w:p>
          <w:p w14:paraId="7460A6E6" w14:textId="77777777" w:rsidR="00B55395" w:rsidRPr="000E4E05" w:rsidRDefault="00B55395" w:rsidP="00E63E90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 xml:space="preserve">Zgodnie z zapisami </w:t>
            </w:r>
            <w:r w:rsidR="00E63E90">
              <w:rPr>
                <w:rFonts w:cs="Arial"/>
                <w:iCs/>
                <w:sz w:val="16"/>
                <w:szCs w:val="16"/>
                <w:lang w:val="pl-PL"/>
              </w:rPr>
              <w:t>U</w:t>
            </w:r>
            <w:r w:rsidRPr="00B55395">
              <w:rPr>
                <w:rFonts w:cs="Arial"/>
                <w:iCs/>
                <w:sz w:val="16"/>
                <w:szCs w:val="16"/>
                <w:lang w:val="pl-PL"/>
              </w:rPr>
              <w:t>mowy.</w:t>
            </w:r>
          </w:p>
        </w:tc>
      </w:tr>
      <w:tr w:rsidR="00B55395" w14:paraId="760BC877" w14:textId="77777777" w:rsidTr="00E5409D">
        <w:tc>
          <w:tcPr>
            <w:tcW w:w="9639" w:type="dxa"/>
            <w:gridSpan w:val="6"/>
          </w:tcPr>
          <w:p w14:paraId="177D6386" w14:textId="10741986" w:rsidR="00B55395" w:rsidRPr="00B55395" w:rsidRDefault="00A65C3E" w:rsidP="00CB3BC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>18</w:t>
            </w:r>
            <w:r w:rsidR="00CB3BC5">
              <w:rPr>
                <w:rFonts w:cs="Arial"/>
                <w:b/>
                <w:sz w:val="16"/>
                <w:szCs w:val="16"/>
                <w:lang w:val="pl-PL"/>
              </w:rPr>
              <w:t>)</w:t>
            </w:r>
            <w:r w:rsidR="00B55395" w:rsidRPr="00B55395">
              <w:rPr>
                <w:rFonts w:cs="Arial"/>
                <w:b/>
                <w:sz w:val="16"/>
                <w:szCs w:val="16"/>
                <w:lang w:val="pl-PL"/>
              </w:rPr>
              <w:t xml:space="preserve"> </w:t>
            </w:r>
            <w:r w:rsidR="00CB3BC5">
              <w:rPr>
                <w:rFonts w:cs="Arial"/>
                <w:b/>
                <w:sz w:val="16"/>
                <w:szCs w:val="16"/>
                <w:lang w:val="pl-PL"/>
              </w:rPr>
              <w:t>Uczestnicy procesu inwestycyjnego</w:t>
            </w:r>
            <w:r w:rsidR="00B55395" w:rsidRPr="00B55395">
              <w:rPr>
                <w:rFonts w:cs="Arial"/>
                <w:b/>
                <w:sz w:val="16"/>
                <w:szCs w:val="16"/>
                <w:lang w:val="pl-PL"/>
              </w:rPr>
              <w:t>.</w:t>
            </w:r>
          </w:p>
          <w:p w14:paraId="405FD735" w14:textId="22665964" w:rsidR="00CB3BC5" w:rsidRPr="00BD6D08" w:rsidRDefault="00CB3BC5" w:rsidP="00CB3BC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 w:val="16"/>
                <w:szCs w:val="16"/>
                <w:lang w:val="pl-PL"/>
              </w:rPr>
            </w:pPr>
            <w:r w:rsidRPr="00BD6D08">
              <w:rPr>
                <w:rFonts w:cs="Arial"/>
                <w:sz w:val="16"/>
                <w:szCs w:val="16"/>
                <w:lang w:val="pl-PL"/>
              </w:rPr>
              <w:t>Osoba odpowiedzialna z ramienia Z</w:t>
            </w:r>
            <w:r w:rsidR="00712B06">
              <w:rPr>
                <w:rFonts w:cs="Arial"/>
                <w:sz w:val="16"/>
                <w:szCs w:val="16"/>
                <w:lang w:val="pl-PL"/>
              </w:rPr>
              <w:t>amawiającego</w:t>
            </w:r>
            <w:r w:rsidR="003B5764">
              <w:rPr>
                <w:rFonts w:cs="Arial"/>
                <w:sz w:val="16"/>
                <w:szCs w:val="16"/>
                <w:lang w:val="pl-PL"/>
              </w:rPr>
              <w:t xml:space="preserve">: </w:t>
            </w:r>
            <w:r w:rsidR="002A3DCB">
              <w:rPr>
                <w:rFonts w:cs="Arial"/>
                <w:sz w:val="16"/>
                <w:szCs w:val="16"/>
                <w:lang w:val="pl-PL"/>
              </w:rPr>
              <w:t>[……]</w:t>
            </w:r>
          </w:p>
          <w:p w14:paraId="37CFE9B1" w14:textId="77777777" w:rsidR="00EE0276" w:rsidRPr="00BD6E36" w:rsidRDefault="00B55395" w:rsidP="00E63E90">
            <w:pPr>
              <w:outlineLvl w:val="0"/>
              <w:rPr>
                <w:rFonts w:cs="Arial"/>
                <w:sz w:val="16"/>
                <w:szCs w:val="16"/>
                <w:highlight w:val="yellow"/>
                <w:lang w:val="pl-PL"/>
              </w:rPr>
            </w:pPr>
            <w:r w:rsidRPr="00BD6D08">
              <w:rPr>
                <w:rFonts w:cs="Arial"/>
                <w:sz w:val="16"/>
                <w:szCs w:val="16"/>
                <w:lang w:val="pl-PL"/>
              </w:rPr>
              <w:t xml:space="preserve">Ze strony Zamawiającego nadzór nad realizacją </w:t>
            </w:r>
            <w:r w:rsidR="00CB3BC5" w:rsidRPr="00BD6D08">
              <w:rPr>
                <w:rFonts w:cs="Arial"/>
                <w:sz w:val="16"/>
                <w:szCs w:val="16"/>
                <w:lang w:val="pl-PL"/>
              </w:rPr>
              <w:t>K</w:t>
            </w:r>
            <w:r w:rsidR="00712B06">
              <w:rPr>
                <w:rFonts w:cs="Arial"/>
                <w:sz w:val="16"/>
                <w:szCs w:val="16"/>
                <w:lang w:val="pl-PL"/>
              </w:rPr>
              <w:t>ontraktu pełnią inspektorzy nadzoru inwestorskiego</w:t>
            </w:r>
            <w:r w:rsidR="00CB3BC5" w:rsidRPr="00BD6D08"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r w:rsidR="003B5764">
              <w:rPr>
                <w:rFonts w:cs="Arial"/>
                <w:sz w:val="16"/>
                <w:szCs w:val="16"/>
                <w:lang w:val="pl-PL"/>
              </w:rPr>
              <w:t xml:space="preserve">w składzie: </w:t>
            </w:r>
            <w:proofErr w:type="gramStart"/>
            <w:r w:rsidR="007F748F">
              <w:rPr>
                <w:rFonts w:cs="Arial"/>
                <w:sz w:val="16"/>
                <w:szCs w:val="16"/>
                <w:lang w:val="pl-PL"/>
              </w:rPr>
              <w:t>[….</w:t>
            </w:r>
            <w:proofErr w:type="gramEnd"/>
            <w:r w:rsidR="007F748F">
              <w:rPr>
                <w:rFonts w:cs="Arial"/>
                <w:sz w:val="16"/>
                <w:szCs w:val="16"/>
                <w:lang w:val="pl-PL"/>
              </w:rPr>
              <w:t>]</w:t>
            </w:r>
          </w:p>
          <w:p w14:paraId="3E44F22F" w14:textId="77777777" w:rsidR="00B55395" w:rsidRPr="00CB3BC5" w:rsidRDefault="00B55395" w:rsidP="00D353F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 w:val="16"/>
                <w:szCs w:val="16"/>
                <w:lang w:val="pl-PL"/>
              </w:rPr>
            </w:pPr>
            <w:r w:rsidRPr="00BD6D08">
              <w:rPr>
                <w:rFonts w:cs="Arial"/>
                <w:sz w:val="16"/>
                <w:szCs w:val="16"/>
                <w:lang w:val="pl-PL"/>
              </w:rPr>
              <w:t xml:space="preserve">Ze strony Wykonawcy za realizację </w:t>
            </w:r>
            <w:r w:rsidR="00CB3BC5" w:rsidRPr="00BD6D08">
              <w:rPr>
                <w:rFonts w:cs="Arial"/>
                <w:sz w:val="16"/>
                <w:szCs w:val="16"/>
                <w:lang w:val="pl-PL"/>
              </w:rPr>
              <w:t>K</w:t>
            </w:r>
            <w:r w:rsidRPr="00BD6D08">
              <w:rPr>
                <w:rFonts w:cs="Arial"/>
                <w:sz w:val="16"/>
                <w:szCs w:val="16"/>
                <w:lang w:val="pl-PL"/>
              </w:rPr>
              <w:t>ontraktu odpowiedzialni będą: Kierownik budowy –</w:t>
            </w:r>
            <w:r w:rsidR="00CB3BC5" w:rsidRPr="00BD6D08"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proofErr w:type="gramStart"/>
            <w:r w:rsidR="00E63E90">
              <w:rPr>
                <w:rFonts w:cs="Arial"/>
                <w:sz w:val="16"/>
                <w:szCs w:val="16"/>
                <w:lang w:val="pl-PL"/>
              </w:rPr>
              <w:t>[….</w:t>
            </w:r>
            <w:proofErr w:type="gramEnd"/>
            <w:r w:rsidR="00E63E90">
              <w:rPr>
                <w:rFonts w:cs="Arial"/>
                <w:sz w:val="16"/>
                <w:szCs w:val="16"/>
                <w:lang w:val="pl-PL"/>
              </w:rPr>
              <w:t>]</w:t>
            </w:r>
          </w:p>
        </w:tc>
      </w:tr>
      <w:tr w:rsidR="00C77356" w14:paraId="23CB3201" w14:textId="77777777" w:rsidTr="00E5409D">
        <w:tc>
          <w:tcPr>
            <w:tcW w:w="9639" w:type="dxa"/>
            <w:gridSpan w:val="6"/>
          </w:tcPr>
          <w:p w14:paraId="3D1683CD" w14:textId="1B20E4EC" w:rsidR="00C77356" w:rsidRPr="00E63E90" w:rsidRDefault="00A65C3E" w:rsidP="00C77356">
            <w:pPr>
              <w:spacing w:before="60" w:after="60"/>
              <w:rPr>
                <w:rFonts w:cs="Arial"/>
                <w:b/>
                <w:i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i/>
                <w:sz w:val="16"/>
                <w:szCs w:val="16"/>
                <w:lang w:val="pl-PL"/>
              </w:rPr>
              <w:t>19</w:t>
            </w:r>
            <w:r w:rsidR="00C77356" w:rsidRPr="00B55395">
              <w:rPr>
                <w:rFonts w:cs="Arial"/>
                <w:b/>
                <w:i/>
                <w:sz w:val="16"/>
                <w:szCs w:val="16"/>
                <w:lang w:val="pl-PL"/>
              </w:rPr>
              <w:t>) Inne uwagi:</w:t>
            </w:r>
            <w:r w:rsidR="00E63E90">
              <w:rPr>
                <w:rFonts w:cs="Arial"/>
                <w:b/>
                <w:i/>
                <w:sz w:val="16"/>
                <w:szCs w:val="16"/>
                <w:lang w:val="pl-PL"/>
              </w:rPr>
              <w:t xml:space="preserve"> </w:t>
            </w:r>
            <w:proofErr w:type="gramStart"/>
            <w:r w:rsidR="00E63E90">
              <w:rPr>
                <w:rFonts w:cs="Arial"/>
                <w:sz w:val="16"/>
                <w:szCs w:val="16"/>
                <w:lang w:val="pl-PL"/>
              </w:rPr>
              <w:t>[….</w:t>
            </w:r>
            <w:proofErr w:type="gramEnd"/>
            <w:r w:rsidR="00E63E90">
              <w:rPr>
                <w:rFonts w:cs="Arial"/>
                <w:sz w:val="16"/>
                <w:szCs w:val="16"/>
                <w:lang w:val="pl-PL"/>
              </w:rPr>
              <w:t>]</w:t>
            </w:r>
          </w:p>
        </w:tc>
      </w:tr>
      <w:tr w:rsidR="00C77356" w:rsidRPr="00CB3BC5" w14:paraId="48700801" w14:textId="77777777" w:rsidTr="00E5409D">
        <w:tc>
          <w:tcPr>
            <w:tcW w:w="9639" w:type="dxa"/>
            <w:gridSpan w:val="6"/>
          </w:tcPr>
          <w:p w14:paraId="454A24BC" w14:textId="77777777" w:rsidR="00C77356" w:rsidRPr="00CB3BC5" w:rsidRDefault="00C77356" w:rsidP="007E4D02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/>
                <w:sz w:val="16"/>
                <w:szCs w:val="16"/>
                <w:lang w:val="pl-PL"/>
              </w:rPr>
              <w:t xml:space="preserve">Z dniem </w:t>
            </w:r>
            <w:r w:rsidRPr="00CB7372">
              <w:rPr>
                <w:rFonts w:cs="Arial"/>
                <w:b/>
                <w:sz w:val="16"/>
                <w:szCs w:val="16"/>
                <w:lang w:val="pl-PL"/>
              </w:rPr>
              <w:t>…………………………</w:t>
            </w:r>
            <w:proofErr w:type="gramStart"/>
            <w:r w:rsidRPr="00CB7372">
              <w:rPr>
                <w:rFonts w:cs="Arial"/>
                <w:b/>
                <w:sz w:val="16"/>
                <w:szCs w:val="16"/>
                <w:lang w:val="pl-PL"/>
              </w:rPr>
              <w:t>…….</w:t>
            </w:r>
            <w:proofErr w:type="gramEnd"/>
            <w:r w:rsidRPr="00CB7372">
              <w:rPr>
                <w:rFonts w:cs="Arial"/>
                <w:b/>
                <w:sz w:val="16"/>
                <w:szCs w:val="16"/>
                <w:lang w:val="pl-PL"/>
              </w:rPr>
              <w:t>.</w:t>
            </w:r>
            <w:r>
              <w:rPr>
                <w:rFonts w:cs="Arial"/>
                <w:sz w:val="16"/>
                <w:szCs w:val="16"/>
                <w:lang w:val="pl-PL"/>
              </w:rPr>
              <w:t xml:space="preserve"> </w:t>
            </w:r>
            <w:r w:rsidRPr="00CB3BC5">
              <w:rPr>
                <w:rFonts w:cs="Arial"/>
                <w:b/>
                <w:sz w:val="16"/>
                <w:szCs w:val="16"/>
                <w:lang w:val="pl-PL"/>
              </w:rPr>
              <w:t xml:space="preserve">Inwestor przekazuje, a </w:t>
            </w:r>
            <w:r>
              <w:rPr>
                <w:rFonts w:cs="Arial"/>
                <w:b/>
                <w:sz w:val="16"/>
                <w:szCs w:val="16"/>
                <w:lang w:val="pl-PL"/>
              </w:rPr>
              <w:t xml:space="preserve">Wykonawca przejmuje plac </w:t>
            </w:r>
            <w:r w:rsidRPr="007E4D02">
              <w:rPr>
                <w:rFonts w:cs="Arial"/>
                <w:b/>
                <w:sz w:val="16"/>
                <w:szCs w:val="16"/>
                <w:lang w:val="pl-PL"/>
              </w:rPr>
              <w:t>budowy oraz przejmuje</w:t>
            </w:r>
            <w:r w:rsidRPr="00CB3BC5">
              <w:rPr>
                <w:rFonts w:cs="Arial"/>
                <w:b/>
                <w:sz w:val="16"/>
                <w:szCs w:val="16"/>
                <w:lang w:val="pl-PL"/>
              </w:rPr>
              <w:t xml:space="preserve"> na siebie obowiązki zarządcy przejętego terenu.</w:t>
            </w:r>
          </w:p>
        </w:tc>
      </w:tr>
      <w:tr w:rsidR="00C77356" w:rsidRPr="00B55395" w14:paraId="69B1CFD0" w14:textId="77777777" w:rsidTr="00E5409D">
        <w:tc>
          <w:tcPr>
            <w:tcW w:w="9639" w:type="dxa"/>
            <w:gridSpan w:val="6"/>
          </w:tcPr>
          <w:p w14:paraId="0CEFE1B0" w14:textId="77777777" w:rsidR="00C77356" w:rsidRPr="00B55395" w:rsidRDefault="00C77356" w:rsidP="00C77356">
            <w:pPr>
              <w:autoSpaceDE w:val="0"/>
              <w:autoSpaceDN w:val="0"/>
              <w:adjustRightInd w:val="0"/>
              <w:rPr>
                <w:rFonts w:cs="Arial"/>
                <w:b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b/>
                <w:sz w:val="16"/>
                <w:szCs w:val="16"/>
                <w:lang w:val="pl-PL"/>
              </w:rPr>
              <w:t>Na tym protokół zakończono i po odczytaniu podpisano.</w:t>
            </w:r>
          </w:p>
        </w:tc>
      </w:tr>
      <w:tr w:rsidR="00C77356" w14:paraId="383222FA" w14:textId="77777777" w:rsidTr="00E5409D">
        <w:tc>
          <w:tcPr>
            <w:tcW w:w="9639" w:type="dxa"/>
            <w:gridSpan w:val="6"/>
            <w:vAlign w:val="center"/>
          </w:tcPr>
          <w:p w14:paraId="657E4536" w14:textId="77777777" w:rsidR="00C77356" w:rsidRPr="00B55395" w:rsidRDefault="00C77356" w:rsidP="00C77356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B55395">
              <w:rPr>
                <w:rFonts w:cs="Arial"/>
                <w:b/>
                <w:sz w:val="16"/>
                <w:szCs w:val="16"/>
                <w:lang w:val="pl-PL"/>
              </w:rPr>
              <w:t>PODPISY</w:t>
            </w:r>
          </w:p>
        </w:tc>
      </w:tr>
      <w:tr w:rsidR="00C77356" w:rsidRPr="006329CE" w14:paraId="683DD2CC" w14:textId="77777777" w:rsidTr="00E5409D">
        <w:tc>
          <w:tcPr>
            <w:tcW w:w="9639" w:type="dxa"/>
            <w:gridSpan w:val="6"/>
          </w:tcPr>
          <w:p w14:paraId="76749C0C" w14:textId="77777777" w:rsidR="00C77356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  <w:r w:rsidRPr="006329CE">
              <w:rPr>
                <w:b/>
                <w:bCs/>
                <w:sz w:val="16"/>
                <w:szCs w:val="16"/>
                <w:lang w:val="pl-PL"/>
              </w:rPr>
              <w:t>PRZEKAZUJ</w:t>
            </w:r>
            <w:r w:rsidRPr="006329CE">
              <w:rPr>
                <w:rFonts w:ascii="TimesNewRoman,Bold" w:eastAsia="TimesNewRoman,Bold" w:cs="TimesNewRoman,Bold"/>
                <w:b/>
                <w:bCs/>
                <w:sz w:val="16"/>
                <w:szCs w:val="16"/>
                <w:lang w:val="pl-PL"/>
              </w:rPr>
              <w:t>Ą</w:t>
            </w:r>
            <w:r w:rsidRPr="006329CE">
              <w:rPr>
                <w:b/>
                <w:bCs/>
                <w:sz w:val="16"/>
                <w:szCs w:val="16"/>
                <w:lang w:val="pl-PL"/>
              </w:rPr>
              <w:t>CY</w:t>
            </w:r>
            <w:r w:rsidRPr="006329CE">
              <w:rPr>
                <w:sz w:val="16"/>
                <w:szCs w:val="16"/>
                <w:lang w:val="pl-PL"/>
              </w:rPr>
              <w:t>:</w:t>
            </w:r>
          </w:p>
          <w:p w14:paraId="72936048" w14:textId="77777777" w:rsidR="00C77356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</w:p>
          <w:p w14:paraId="1AE1A7F7" w14:textId="77777777" w:rsidR="00C77356" w:rsidRPr="006329CE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</w:p>
          <w:p w14:paraId="5DF5614E" w14:textId="77777777" w:rsidR="00C77356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1) ………………………………………..</w:t>
            </w:r>
          </w:p>
          <w:p w14:paraId="29A2DE7B" w14:textId="77777777" w:rsidR="00C77356" w:rsidRPr="00FD4A17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</w:p>
        </w:tc>
      </w:tr>
      <w:tr w:rsidR="00C77356" w:rsidRPr="006329CE" w14:paraId="7B4C7A2E" w14:textId="77777777" w:rsidTr="00657D09">
        <w:trPr>
          <w:trHeight w:val="1391"/>
        </w:trPr>
        <w:tc>
          <w:tcPr>
            <w:tcW w:w="9639" w:type="dxa"/>
            <w:gridSpan w:val="6"/>
          </w:tcPr>
          <w:p w14:paraId="26CCCC34" w14:textId="77777777" w:rsidR="00C77356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  <w:r>
              <w:rPr>
                <w:b/>
                <w:bCs/>
                <w:sz w:val="16"/>
                <w:szCs w:val="16"/>
                <w:lang w:val="pl-PL"/>
              </w:rPr>
              <w:t>PRZEJM</w:t>
            </w:r>
            <w:r w:rsidRPr="006329CE">
              <w:rPr>
                <w:b/>
                <w:bCs/>
                <w:sz w:val="16"/>
                <w:szCs w:val="16"/>
                <w:lang w:val="pl-PL"/>
              </w:rPr>
              <w:t>UJ</w:t>
            </w:r>
            <w:r w:rsidRPr="006329CE">
              <w:rPr>
                <w:rFonts w:ascii="TimesNewRoman,Bold" w:eastAsia="TimesNewRoman,Bold" w:cs="TimesNewRoman,Bold"/>
                <w:b/>
                <w:bCs/>
                <w:sz w:val="16"/>
                <w:szCs w:val="16"/>
                <w:lang w:val="pl-PL"/>
              </w:rPr>
              <w:t>Ą</w:t>
            </w:r>
            <w:r w:rsidRPr="006329CE">
              <w:rPr>
                <w:b/>
                <w:bCs/>
                <w:sz w:val="16"/>
                <w:szCs w:val="16"/>
                <w:lang w:val="pl-PL"/>
              </w:rPr>
              <w:t>CY</w:t>
            </w:r>
            <w:r w:rsidRPr="006329CE">
              <w:rPr>
                <w:sz w:val="16"/>
                <w:szCs w:val="16"/>
                <w:lang w:val="pl-PL"/>
              </w:rPr>
              <w:t>:</w:t>
            </w:r>
          </w:p>
          <w:p w14:paraId="19C2B68B" w14:textId="77777777" w:rsidR="00C77356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</w:p>
          <w:p w14:paraId="5DE1A931" w14:textId="77777777" w:rsidR="00C77356" w:rsidRPr="006329CE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</w:p>
          <w:p w14:paraId="3524AD92" w14:textId="77777777" w:rsidR="00C77356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1) ………………………………………..</w:t>
            </w:r>
          </w:p>
          <w:p w14:paraId="5B237BAD" w14:textId="77777777" w:rsidR="00C77356" w:rsidRPr="00FD4A17" w:rsidRDefault="00C77356" w:rsidP="00C7735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6"/>
                <w:szCs w:val="16"/>
                <w:lang w:val="pl-PL"/>
              </w:rPr>
            </w:pPr>
          </w:p>
        </w:tc>
      </w:tr>
    </w:tbl>
    <w:p w14:paraId="3FF82ADA" w14:textId="77777777" w:rsidR="00AA217B" w:rsidRPr="00E928B5" w:rsidRDefault="00AA217B" w:rsidP="00E92399">
      <w:pPr>
        <w:pStyle w:val="Nagwek"/>
        <w:tabs>
          <w:tab w:val="clear" w:pos="4703"/>
          <w:tab w:val="clear" w:pos="9406"/>
        </w:tabs>
        <w:spacing w:before="120"/>
        <w:ind w:left="357"/>
        <w:rPr>
          <w:i/>
          <w:sz w:val="12"/>
          <w:szCs w:val="12"/>
          <w:lang w:val="pl-PL"/>
        </w:rPr>
      </w:pPr>
    </w:p>
    <w:sectPr w:rsidR="00AA217B" w:rsidRPr="00E928B5" w:rsidSect="000C6E6A">
      <w:type w:val="continuous"/>
      <w:pgSz w:w="11907" w:h="16840" w:code="9"/>
      <w:pgMar w:top="1568" w:right="927" w:bottom="1440" w:left="1418" w:header="18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D8443" w14:textId="77777777" w:rsidR="00F33946" w:rsidRDefault="00F33946">
      <w:r>
        <w:separator/>
      </w:r>
    </w:p>
  </w:endnote>
  <w:endnote w:type="continuationSeparator" w:id="0">
    <w:p w14:paraId="48258BC8" w14:textId="77777777" w:rsidR="00F33946" w:rsidRDefault="00F3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65C4" w14:textId="77777777" w:rsidR="00C80E8D" w:rsidRPr="004C5E01" w:rsidRDefault="00BA1330" w:rsidP="0066472A">
    <w:pPr>
      <w:pStyle w:val="Stopka"/>
      <w:tabs>
        <w:tab w:val="clear" w:pos="4703"/>
        <w:tab w:val="clear" w:pos="8640"/>
        <w:tab w:val="center" w:pos="9540"/>
      </w:tabs>
    </w:pPr>
    <w:r>
      <w:t>Protokół przekazania terenu budowy</w:t>
    </w:r>
    <w:r w:rsidR="00C80E8D">
      <w:tab/>
      <w:t xml:space="preserve">Strona </w:t>
    </w:r>
    <w:r w:rsidR="00C80E8D">
      <w:fldChar w:fldCharType="begin"/>
    </w:r>
    <w:r w:rsidR="00C80E8D">
      <w:instrText xml:space="preserve"> PAGE </w:instrText>
    </w:r>
    <w:r w:rsidR="00C80E8D">
      <w:fldChar w:fldCharType="separate"/>
    </w:r>
    <w:r w:rsidR="00683CB4">
      <w:rPr>
        <w:noProof/>
      </w:rPr>
      <w:t>1</w:t>
    </w:r>
    <w:r w:rsidR="00C80E8D">
      <w:fldChar w:fldCharType="end"/>
    </w:r>
    <w:r w:rsidR="00C80E8D">
      <w:t xml:space="preserve"> z </w:t>
    </w:r>
    <w:r w:rsidR="005017E6">
      <w:rPr>
        <w:noProof/>
      </w:rPr>
      <w:fldChar w:fldCharType="begin"/>
    </w:r>
    <w:r w:rsidR="005017E6">
      <w:rPr>
        <w:noProof/>
      </w:rPr>
      <w:instrText xml:space="preserve"> NUMPAGES </w:instrText>
    </w:r>
    <w:r w:rsidR="005017E6">
      <w:rPr>
        <w:noProof/>
      </w:rPr>
      <w:fldChar w:fldCharType="separate"/>
    </w:r>
    <w:r w:rsidR="00683CB4">
      <w:rPr>
        <w:noProof/>
      </w:rPr>
      <w:t>1</w:t>
    </w:r>
    <w:r w:rsidR="005017E6">
      <w:rPr>
        <w:noProof/>
      </w:rPr>
      <w:fldChar w:fldCharType="end"/>
    </w:r>
    <w:r w:rsidR="00C80E8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A38AE" w14:textId="77777777" w:rsidR="00F33946" w:rsidRDefault="00F33946">
      <w:r>
        <w:separator/>
      </w:r>
    </w:p>
  </w:footnote>
  <w:footnote w:type="continuationSeparator" w:id="0">
    <w:p w14:paraId="6B7C7C4E" w14:textId="77777777" w:rsidR="00F33946" w:rsidRDefault="00F33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75264" w14:textId="4B574FD8" w:rsidR="00C80E8D" w:rsidRDefault="004F4896" w:rsidP="004F4896">
    <w:pPr>
      <w:pStyle w:val="Nagwek"/>
      <w:tabs>
        <w:tab w:val="clear" w:pos="9406"/>
        <w:tab w:val="right" w:pos="8640"/>
      </w:tabs>
      <w:ind w:left="-284" w:firstLine="142"/>
      <w:jc w:val="right"/>
      <w:rPr>
        <w:sz w:val="16"/>
        <w:szCs w:val="16"/>
        <w:lang w:val="pl-PL"/>
      </w:rPr>
    </w:pPr>
    <w:r>
      <w:t>ZAŁĄCZNIK NR 4 DO UMOWY</w:t>
    </w:r>
  </w:p>
  <w:p w14:paraId="4CA08318" w14:textId="77777777" w:rsidR="00C80E8D" w:rsidRDefault="00C80E8D" w:rsidP="000C6E6A">
    <w:pPr>
      <w:pStyle w:val="Nagwek"/>
      <w:tabs>
        <w:tab w:val="clear" w:pos="9406"/>
        <w:tab w:val="left" w:pos="915"/>
        <w:tab w:val="right" w:pos="8640"/>
      </w:tabs>
      <w:rPr>
        <w:sz w:val="16"/>
        <w:szCs w:val="16"/>
        <w:lang w:val="pl-PL"/>
      </w:rPr>
    </w:pPr>
    <w:r>
      <w:rPr>
        <w:sz w:val="16"/>
        <w:szCs w:val="16"/>
        <w:lang w:val="pl-PL"/>
      </w:rPr>
      <w:tab/>
    </w:r>
    <w:r>
      <w:rPr>
        <w:sz w:val="16"/>
        <w:szCs w:val="16"/>
        <w:lang w:val="pl-PL"/>
      </w:rPr>
      <w:tab/>
    </w:r>
    <w:r>
      <w:rPr>
        <w:sz w:val="16"/>
        <w:szCs w:val="16"/>
        <w:lang w:val="pl-PL"/>
      </w:rPr>
      <w:tab/>
    </w:r>
  </w:p>
  <w:p w14:paraId="44D21579" w14:textId="77777777" w:rsidR="00C80E8D" w:rsidRPr="00024534" w:rsidRDefault="00C80E8D" w:rsidP="00E734AB">
    <w:pPr>
      <w:pStyle w:val="Nagwek"/>
      <w:tabs>
        <w:tab w:val="clear" w:pos="9406"/>
        <w:tab w:val="right" w:pos="8640"/>
      </w:tabs>
      <w:jc w:val="right"/>
      <w:rPr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038D0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292254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C7D6F3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F4A0E0A"/>
    <w:lvl w:ilvl="0">
      <w:start w:val="1"/>
      <w:numFmt w:val="bullet"/>
      <w:pStyle w:val="Listapunktowana3"/>
      <w:lvlText w:val="-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FFFFFF83"/>
    <w:multiLevelType w:val="singleLevel"/>
    <w:tmpl w:val="E594DD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6354F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4045A8"/>
    <w:multiLevelType w:val="hybridMultilevel"/>
    <w:tmpl w:val="1EAAE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B74CE"/>
    <w:multiLevelType w:val="hybridMultilevel"/>
    <w:tmpl w:val="643CE0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836F9"/>
    <w:multiLevelType w:val="hybridMultilevel"/>
    <w:tmpl w:val="DC8A4A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17EE0"/>
    <w:multiLevelType w:val="hybridMultilevel"/>
    <w:tmpl w:val="F830D9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51A93"/>
    <w:multiLevelType w:val="hybridMultilevel"/>
    <w:tmpl w:val="70BE9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674D3C"/>
    <w:multiLevelType w:val="hybridMultilevel"/>
    <w:tmpl w:val="D3D0849C"/>
    <w:lvl w:ilvl="0" w:tplc="0504A9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52A5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2C1D1EEF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62385F"/>
    <w:multiLevelType w:val="hybridMultilevel"/>
    <w:tmpl w:val="ED463B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3A2D41"/>
    <w:multiLevelType w:val="hybridMultilevel"/>
    <w:tmpl w:val="ED463B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B4B2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382C1C0B"/>
    <w:multiLevelType w:val="hybridMultilevel"/>
    <w:tmpl w:val="E3E66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6157C"/>
    <w:multiLevelType w:val="hybridMultilevel"/>
    <w:tmpl w:val="ED463B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35ECD"/>
    <w:multiLevelType w:val="multilevel"/>
    <w:tmpl w:val="7D9C460E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2630AF6"/>
    <w:multiLevelType w:val="hybridMultilevel"/>
    <w:tmpl w:val="F130698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37D5C"/>
    <w:multiLevelType w:val="multilevel"/>
    <w:tmpl w:val="9B78D64E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2" w15:restartNumberingAfterBreak="0">
    <w:nsid w:val="4C0A6CFE"/>
    <w:multiLevelType w:val="hybridMultilevel"/>
    <w:tmpl w:val="7278FD4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7D820D4"/>
    <w:multiLevelType w:val="hybridMultilevel"/>
    <w:tmpl w:val="568EFB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708A1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1D953C8"/>
    <w:multiLevelType w:val="hybridMultilevel"/>
    <w:tmpl w:val="E7E6F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B61CF9"/>
    <w:multiLevelType w:val="hybridMultilevel"/>
    <w:tmpl w:val="ED463B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25286"/>
    <w:multiLevelType w:val="hybridMultilevel"/>
    <w:tmpl w:val="ED463B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51AB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58887046">
    <w:abstractNumId w:val="10"/>
  </w:num>
  <w:num w:numId="2" w16cid:durableId="1127970809">
    <w:abstractNumId w:val="25"/>
  </w:num>
  <w:num w:numId="3" w16cid:durableId="1270773110">
    <w:abstractNumId w:val="19"/>
  </w:num>
  <w:num w:numId="4" w16cid:durableId="657465160">
    <w:abstractNumId w:val="19"/>
  </w:num>
  <w:num w:numId="5" w16cid:durableId="20949286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23288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9006504">
    <w:abstractNumId w:val="19"/>
  </w:num>
  <w:num w:numId="8" w16cid:durableId="17768976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97539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8086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33335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5141566">
    <w:abstractNumId w:val="0"/>
  </w:num>
  <w:num w:numId="13" w16cid:durableId="449780336">
    <w:abstractNumId w:val="5"/>
  </w:num>
  <w:num w:numId="14" w16cid:durableId="1170294555">
    <w:abstractNumId w:val="4"/>
  </w:num>
  <w:num w:numId="15" w16cid:durableId="47385982">
    <w:abstractNumId w:val="3"/>
  </w:num>
  <w:num w:numId="16" w16cid:durableId="691031920">
    <w:abstractNumId w:val="2"/>
  </w:num>
  <w:num w:numId="17" w16cid:durableId="128129256">
    <w:abstractNumId w:val="1"/>
  </w:num>
  <w:num w:numId="18" w16cid:durableId="2054650421">
    <w:abstractNumId w:val="24"/>
  </w:num>
  <w:num w:numId="19" w16cid:durableId="780878839">
    <w:abstractNumId w:val="13"/>
  </w:num>
  <w:num w:numId="20" w16cid:durableId="793330044">
    <w:abstractNumId w:val="16"/>
  </w:num>
  <w:num w:numId="21" w16cid:durableId="891770649">
    <w:abstractNumId w:val="12"/>
  </w:num>
  <w:num w:numId="22" w16cid:durableId="176192948">
    <w:abstractNumId w:val="21"/>
  </w:num>
  <w:num w:numId="23" w16cid:durableId="1188757775">
    <w:abstractNumId w:val="11"/>
  </w:num>
  <w:num w:numId="24" w16cid:durableId="228227106">
    <w:abstractNumId w:val="26"/>
  </w:num>
  <w:num w:numId="25" w16cid:durableId="1562135322">
    <w:abstractNumId w:val="15"/>
  </w:num>
  <w:num w:numId="26" w16cid:durableId="1419860502">
    <w:abstractNumId w:val="18"/>
  </w:num>
  <w:num w:numId="27" w16cid:durableId="582881169">
    <w:abstractNumId w:val="14"/>
  </w:num>
  <w:num w:numId="28" w16cid:durableId="1894122065">
    <w:abstractNumId w:val="27"/>
  </w:num>
  <w:num w:numId="29" w16cid:durableId="1393515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490401">
    <w:abstractNumId w:val="22"/>
  </w:num>
  <w:num w:numId="31" w16cid:durableId="39019107">
    <w:abstractNumId w:val="23"/>
  </w:num>
  <w:num w:numId="32" w16cid:durableId="1869181066">
    <w:abstractNumId w:val="9"/>
  </w:num>
  <w:num w:numId="33" w16cid:durableId="1976252204">
    <w:abstractNumId w:val="7"/>
  </w:num>
  <w:num w:numId="34" w16cid:durableId="1704211034">
    <w:abstractNumId w:val="17"/>
  </w:num>
  <w:num w:numId="35" w16cid:durableId="101413487">
    <w:abstractNumId w:val="6"/>
  </w:num>
  <w:num w:numId="36" w16cid:durableId="1763139648">
    <w:abstractNumId w:val="28"/>
  </w:num>
  <w:num w:numId="37" w16cid:durableId="1403528131">
    <w:abstractNumId w:val="8"/>
  </w:num>
  <w:num w:numId="38" w16cid:durableId="15160703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E5"/>
    <w:rsid w:val="00003546"/>
    <w:rsid w:val="00007DB7"/>
    <w:rsid w:val="000113E5"/>
    <w:rsid w:val="00013C7B"/>
    <w:rsid w:val="00024534"/>
    <w:rsid w:val="000278F1"/>
    <w:rsid w:val="000439DD"/>
    <w:rsid w:val="00047E66"/>
    <w:rsid w:val="00051FD3"/>
    <w:rsid w:val="000607CC"/>
    <w:rsid w:val="00063B5D"/>
    <w:rsid w:val="000813DC"/>
    <w:rsid w:val="00085835"/>
    <w:rsid w:val="000873BA"/>
    <w:rsid w:val="00096AD5"/>
    <w:rsid w:val="000A04D9"/>
    <w:rsid w:val="000B0AA4"/>
    <w:rsid w:val="000B650B"/>
    <w:rsid w:val="000C052E"/>
    <w:rsid w:val="000C6828"/>
    <w:rsid w:val="000C6E6A"/>
    <w:rsid w:val="000D2528"/>
    <w:rsid w:val="000D37E0"/>
    <w:rsid w:val="000D729E"/>
    <w:rsid w:val="000E039D"/>
    <w:rsid w:val="000E36E8"/>
    <w:rsid w:val="000E4E05"/>
    <w:rsid w:val="000E6356"/>
    <w:rsid w:val="000F1D0F"/>
    <w:rsid w:val="000F3A8E"/>
    <w:rsid w:val="00100148"/>
    <w:rsid w:val="001129B2"/>
    <w:rsid w:val="00116015"/>
    <w:rsid w:val="00120842"/>
    <w:rsid w:val="00126D1D"/>
    <w:rsid w:val="001273F3"/>
    <w:rsid w:val="00146745"/>
    <w:rsid w:val="001467AF"/>
    <w:rsid w:val="0017417D"/>
    <w:rsid w:val="00175E88"/>
    <w:rsid w:val="00185F5D"/>
    <w:rsid w:val="00186132"/>
    <w:rsid w:val="00190A09"/>
    <w:rsid w:val="00190B91"/>
    <w:rsid w:val="00194499"/>
    <w:rsid w:val="001955F5"/>
    <w:rsid w:val="001A0F77"/>
    <w:rsid w:val="001A1E0B"/>
    <w:rsid w:val="001A3575"/>
    <w:rsid w:val="001B0A70"/>
    <w:rsid w:val="001B2D94"/>
    <w:rsid w:val="001B75F0"/>
    <w:rsid w:val="001C2F7B"/>
    <w:rsid w:val="001C6E0D"/>
    <w:rsid w:val="001C7C9D"/>
    <w:rsid w:val="001E357E"/>
    <w:rsid w:val="001F53FB"/>
    <w:rsid w:val="001F767E"/>
    <w:rsid w:val="002009BF"/>
    <w:rsid w:val="002032DA"/>
    <w:rsid w:val="00204E19"/>
    <w:rsid w:val="002066E0"/>
    <w:rsid w:val="0022009E"/>
    <w:rsid w:val="00220473"/>
    <w:rsid w:val="00226EBF"/>
    <w:rsid w:val="00232DE6"/>
    <w:rsid w:val="00235463"/>
    <w:rsid w:val="0024704B"/>
    <w:rsid w:val="002526EA"/>
    <w:rsid w:val="00267B0B"/>
    <w:rsid w:val="00270C7D"/>
    <w:rsid w:val="00275C5C"/>
    <w:rsid w:val="002777B6"/>
    <w:rsid w:val="00277EBE"/>
    <w:rsid w:val="002A3DCB"/>
    <w:rsid w:val="002A4EF8"/>
    <w:rsid w:val="002B1F99"/>
    <w:rsid w:val="002B35AA"/>
    <w:rsid w:val="002C1096"/>
    <w:rsid w:val="002C547A"/>
    <w:rsid w:val="002D4967"/>
    <w:rsid w:val="002F625C"/>
    <w:rsid w:val="0032728A"/>
    <w:rsid w:val="00343C56"/>
    <w:rsid w:val="00357D73"/>
    <w:rsid w:val="00373FF2"/>
    <w:rsid w:val="00374F2A"/>
    <w:rsid w:val="00383397"/>
    <w:rsid w:val="00385746"/>
    <w:rsid w:val="00391895"/>
    <w:rsid w:val="00394DE5"/>
    <w:rsid w:val="003A3879"/>
    <w:rsid w:val="003A5DC3"/>
    <w:rsid w:val="003B1B47"/>
    <w:rsid w:val="003B5764"/>
    <w:rsid w:val="003B6C18"/>
    <w:rsid w:val="003C4D7C"/>
    <w:rsid w:val="003C5B50"/>
    <w:rsid w:val="003C77A1"/>
    <w:rsid w:val="003D2415"/>
    <w:rsid w:val="003D4019"/>
    <w:rsid w:val="003D52C6"/>
    <w:rsid w:val="003E1DDF"/>
    <w:rsid w:val="003E7ED4"/>
    <w:rsid w:val="003F544B"/>
    <w:rsid w:val="00402D35"/>
    <w:rsid w:val="004060DB"/>
    <w:rsid w:val="00413978"/>
    <w:rsid w:val="0042149B"/>
    <w:rsid w:val="0042296B"/>
    <w:rsid w:val="004229AD"/>
    <w:rsid w:val="0042412D"/>
    <w:rsid w:val="004441B1"/>
    <w:rsid w:val="00444C6C"/>
    <w:rsid w:val="00447659"/>
    <w:rsid w:val="00454B07"/>
    <w:rsid w:val="00457A5C"/>
    <w:rsid w:val="00461110"/>
    <w:rsid w:val="00470F65"/>
    <w:rsid w:val="004803AB"/>
    <w:rsid w:val="0048309A"/>
    <w:rsid w:val="004B3FA7"/>
    <w:rsid w:val="004B46AB"/>
    <w:rsid w:val="004B5A34"/>
    <w:rsid w:val="004C5E01"/>
    <w:rsid w:val="004D1DF5"/>
    <w:rsid w:val="004D3319"/>
    <w:rsid w:val="004D5A95"/>
    <w:rsid w:val="004D5BD4"/>
    <w:rsid w:val="004E318C"/>
    <w:rsid w:val="004E4234"/>
    <w:rsid w:val="004E57EF"/>
    <w:rsid w:val="004F4536"/>
    <w:rsid w:val="004F4896"/>
    <w:rsid w:val="004F5CED"/>
    <w:rsid w:val="005017E6"/>
    <w:rsid w:val="00503583"/>
    <w:rsid w:val="005110DA"/>
    <w:rsid w:val="00512136"/>
    <w:rsid w:val="005158A2"/>
    <w:rsid w:val="00526279"/>
    <w:rsid w:val="00532CEF"/>
    <w:rsid w:val="00534EA1"/>
    <w:rsid w:val="005350BD"/>
    <w:rsid w:val="00537A63"/>
    <w:rsid w:val="00540C9A"/>
    <w:rsid w:val="00540EA9"/>
    <w:rsid w:val="00546F15"/>
    <w:rsid w:val="00552C89"/>
    <w:rsid w:val="00556FBA"/>
    <w:rsid w:val="005721E9"/>
    <w:rsid w:val="00576B60"/>
    <w:rsid w:val="00577D0D"/>
    <w:rsid w:val="00591A94"/>
    <w:rsid w:val="005A0E6C"/>
    <w:rsid w:val="005A0FC3"/>
    <w:rsid w:val="005B178B"/>
    <w:rsid w:val="005B2348"/>
    <w:rsid w:val="005B24D9"/>
    <w:rsid w:val="005B3AC9"/>
    <w:rsid w:val="005C7033"/>
    <w:rsid w:val="005E00BA"/>
    <w:rsid w:val="005E26CD"/>
    <w:rsid w:val="005F002D"/>
    <w:rsid w:val="005F01DF"/>
    <w:rsid w:val="005F0DBF"/>
    <w:rsid w:val="005F5EC4"/>
    <w:rsid w:val="00605EF3"/>
    <w:rsid w:val="006116DF"/>
    <w:rsid w:val="00626798"/>
    <w:rsid w:val="006329CE"/>
    <w:rsid w:val="006506DE"/>
    <w:rsid w:val="0065119B"/>
    <w:rsid w:val="00657D09"/>
    <w:rsid w:val="0066472A"/>
    <w:rsid w:val="0067347A"/>
    <w:rsid w:val="00680F98"/>
    <w:rsid w:val="00683CB4"/>
    <w:rsid w:val="00692D5C"/>
    <w:rsid w:val="006A256E"/>
    <w:rsid w:val="006A3547"/>
    <w:rsid w:val="006A76DC"/>
    <w:rsid w:val="006B3D60"/>
    <w:rsid w:val="006C4F45"/>
    <w:rsid w:val="006C6D72"/>
    <w:rsid w:val="006D3176"/>
    <w:rsid w:val="006D397D"/>
    <w:rsid w:val="006E0012"/>
    <w:rsid w:val="006E62DC"/>
    <w:rsid w:val="006F64BE"/>
    <w:rsid w:val="00701F59"/>
    <w:rsid w:val="00710C25"/>
    <w:rsid w:val="00712B06"/>
    <w:rsid w:val="0072121B"/>
    <w:rsid w:val="007218BC"/>
    <w:rsid w:val="00724777"/>
    <w:rsid w:val="00761E73"/>
    <w:rsid w:val="007633FB"/>
    <w:rsid w:val="0077599E"/>
    <w:rsid w:val="00790F93"/>
    <w:rsid w:val="0079170C"/>
    <w:rsid w:val="007921D3"/>
    <w:rsid w:val="00794831"/>
    <w:rsid w:val="007B53E4"/>
    <w:rsid w:val="007C0EF4"/>
    <w:rsid w:val="007E4D02"/>
    <w:rsid w:val="007F5D3D"/>
    <w:rsid w:val="007F748F"/>
    <w:rsid w:val="00800234"/>
    <w:rsid w:val="00801482"/>
    <w:rsid w:val="00821087"/>
    <w:rsid w:val="0082310A"/>
    <w:rsid w:val="00823471"/>
    <w:rsid w:val="00833688"/>
    <w:rsid w:val="00853530"/>
    <w:rsid w:val="00864E11"/>
    <w:rsid w:val="008810D6"/>
    <w:rsid w:val="008973BD"/>
    <w:rsid w:val="00897A2E"/>
    <w:rsid w:val="008A6BBF"/>
    <w:rsid w:val="008B7404"/>
    <w:rsid w:val="008C3CAB"/>
    <w:rsid w:val="008C449A"/>
    <w:rsid w:val="008D408A"/>
    <w:rsid w:val="008D7060"/>
    <w:rsid w:val="008E2E2B"/>
    <w:rsid w:val="008E5E7F"/>
    <w:rsid w:val="008E6B45"/>
    <w:rsid w:val="008F0462"/>
    <w:rsid w:val="009062FC"/>
    <w:rsid w:val="009073C8"/>
    <w:rsid w:val="00914A26"/>
    <w:rsid w:val="009370A5"/>
    <w:rsid w:val="00940194"/>
    <w:rsid w:val="00952C91"/>
    <w:rsid w:val="00953A94"/>
    <w:rsid w:val="009747AB"/>
    <w:rsid w:val="00984870"/>
    <w:rsid w:val="009A0B58"/>
    <w:rsid w:val="009C1B5E"/>
    <w:rsid w:val="009C303D"/>
    <w:rsid w:val="009C30FA"/>
    <w:rsid w:val="009C3F6E"/>
    <w:rsid w:val="009C578E"/>
    <w:rsid w:val="009D001F"/>
    <w:rsid w:val="009E1681"/>
    <w:rsid w:val="009E38B9"/>
    <w:rsid w:val="009E5F41"/>
    <w:rsid w:val="009E6476"/>
    <w:rsid w:val="009E6CDF"/>
    <w:rsid w:val="009F30C4"/>
    <w:rsid w:val="009F7339"/>
    <w:rsid w:val="00A20372"/>
    <w:rsid w:val="00A24B1D"/>
    <w:rsid w:val="00A256F3"/>
    <w:rsid w:val="00A40E2E"/>
    <w:rsid w:val="00A52772"/>
    <w:rsid w:val="00A5777C"/>
    <w:rsid w:val="00A6073D"/>
    <w:rsid w:val="00A65C3E"/>
    <w:rsid w:val="00A76C4B"/>
    <w:rsid w:val="00A85A09"/>
    <w:rsid w:val="00A9315E"/>
    <w:rsid w:val="00AA014D"/>
    <w:rsid w:val="00AA217B"/>
    <w:rsid w:val="00AA3D23"/>
    <w:rsid w:val="00AA65AA"/>
    <w:rsid w:val="00AB01D4"/>
    <w:rsid w:val="00AB45E2"/>
    <w:rsid w:val="00AB541C"/>
    <w:rsid w:val="00B05DF3"/>
    <w:rsid w:val="00B11854"/>
    <w:rsid w:val="00B1387E"/>
    <w:rsid w:val="00B26F95"/>
    <w:rsid w:val="00B33F00"/>
    <w:rsid w:val="00B351B4"/>
    <w:rsid w:val="00B55395"/>
    <w:rsid w:val="00B634A7"/>
    <w:rsid w:val="00B64407"/>
    <w:rsid w:val="00B757E4"/>
    <w:rsid w:val="00B83F07"/>
    <w:rsid w:val="00B877F7"/>
    <w:rsid w:val="00B91127"/>
    <w:rsid w:val="00B9470F"/>
    <w:rsid w:val="00B949CF"/>
    <w:rsid w:val="00B95E0C"/>
    <w:rsid w:val="00B97D4A"/>
    <w:rsid w:val="00BA1330"/>
    <w:rsid w:val="00BA3293"/>
    <w:rsid w:val="00BA75D8"/>
    <w:rsid w:val="00BA7C04"/>
    <w:rsid w:val="00BB73C7"/>
    <w:rsid w:val="00BC05A5"/>
    <w:rsid w:val="00BD6D08"/>
    <w:rsid w:val="00BD6E36"/>
    <w:rsid w:val="00BF15E1"/>
    <w:rsid w:val="00BF24BA"/>
    <w:rsid w:val="00BF745E"/>
    <w:rsid w:val="00C11100"/>
    <w:rsid w:val="00C12171"/>
    <w:rsid w:val="00C16BE0"/>
    <w:rsid w:val="00C21CB2"/>
    <w:rsid w:val="00C349DD"/>
    <w:rsid w:val="00C361FA"/>
    <w:rsid w:val="00C42466"/>
    <w:rsid w:val="00C57DAE"/>
    <w:rsid w:val="00C611EE"/>
    <w:rsid w:val="00C72633"/>
    <w:rsid w:val="00C756E9"/>
    <w:rsid w:val="00C76B2D"/>
    <w:rsid w:val="00C77356"/>
    <w:rsid w:val="00C80E8D"/>
    <w:rsid w:val="00C813B5"/>
    <w:rsid w:val="00C861C7"/>
    <w:rsid w:val="00C9747D"/>
    <w:rsid w:val="00CA0495"/>
    <w:rsid w:val="00CA63A5"/>
    <w:rsid w:val="00CB24EA"/>
    <w:rsid w:val="00CB3BC5"/>
    <w:rsid w:val="00CB43AE"/>
    <w:rsid w:val="00CB7372"/>
    <w:rsid w:val="00CC4E19"/>
    <w:rsid w:val="00CD22FF"/>
    <w:rsid w:val="00CE6D78"/>
    <w:rsid w:val="00CF7BFB"/>
    <w:rsid w:val="00D01EA4"/>
    <w:rsid w:val="00D024EF"/>
    <w:rsid w:val="00D02C65"/>
    <w:rsid w:val="00D16DC9"/>
    <w:rsid w:val="00D230E2"/>
    <w:rsid w:val="00D24593"/>
    <w:rsid w:val="00D345FA"/>
    <w:rsid w:val="00D35114"/>
    <w:rsid w:val="00D353FA"/>
    <w:rsid w:val="00D35FD2"/>
    <w:rsid w:val="00D4081B"/>
    <w:rsid w:val="00D45B30"/>
    <w:rsid w:val="00D56C09"/>
    <w:rsid w:val="00D77FF0"/>
    <w:rsid w:val="00D90BDE"/>
    <w:rsid w:val="00D97F43"/>
    <w:rsid w:val="00DA45BE"/>
    <w:rsid w:val="00DD101F"/>
    <w:rsid w:val="00DD4008"/>
    <w:rsid w:val="00E016E3"/>
    <w:rsid w:val="00E035CF"/>
    <w:rsid w:val="00E10311"/>
    <w:rsid w:val="00E15704"/>
    <w:rsid w:val="00E15AC7"/>
    <w:rsid w:val="00E23E69"/>
    <w:rsid w:val="00E2412A"/>
    <w:rsid w:val="00E36609"/>
    <w:rsid w:val="00E5409D"/>
    <w:rsid w:val="00E63E90"/>
    <w:rsid w:val="00E734AB"/>
    <w:rsid w:val="00E738DF"/>
    <w:rsid w:val="00E76D35"/>
    <w:rsid w:val="00E92399"/>
    <w:rsid w:val="00E928B5"/>
    <w:rsid w:val="00E9426C"/>
    <w:rsid w:val="00E96A54"/>
    <w:rsid w:val="00EC2FB7"/>
    <w:rsid w:val="00ED5EA3"/>
    <w:rsid w:val="00EE0276"/>
    <w:rsid w:val="00EF1406"/>
    <w:rsid w:val="00F030C7"/>
    <w:rsid w:val="00F14A0D"/>
    <w:rsid w:val="00F233B7"/>
    <w:rsid w:val="00F2697B"/>
    <w:rsid w:val="00F325AC"/>
    <w:rsid w:val="00F33946"/>
    <w:rsid w:val="00F427A6"/>
    <w:rsid w:val="00F5170A"/>
    <w:rsid w:val="00F67136"/>
    <w:rsid w:val="00F72941"/>
    <w:rsid w:val="00F77E5E"/>
    <w:rsid w:val="00F85CFA"/>
    <w:rsid w:val="00FC0EC0"/>
    <w:rsid w:val="00FC270C"/>
    <w:rsid w:val="00FC739E"/>
    <w:rsid w:val="00FD4A17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487FC4"/>
  <w15:chartTrackingRefBased/>
  <w15:docId w15:val="{8F22E790-D479-475C-9C1E-0F6ADA1B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Cs w:val="24"/>
      <w:lang w:val="en-US" w:eastAsia="en-US"/>
    </w:rPr>
  </w:style>
  <w:style w:type="paragraph" w:styleId="Nagwek1">
    <w:name w:val="heading 1"/>
    <w:basedOn w:val="Normalny"/>
    <w:next w:val="Normalny"/>
    <w:qFormat/>
    <w:pPr>
      <w:keepNext/>
      <w:numPr>
        <w:numId w:val="11"/>
      </w:numPr>
      <w:spacing w:before="120" w:after="60"/>
      <w:ind w:left="431" w:hanging="431"/>
      <w:outlineLvl w:val="0"/>
    </w:pPr>
    <w:rPr>
      <w:rFonts w:cs="Arial"/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spacing w:before="120" w:after="60"/>
      <w:ind w:left="578" w:hanging="578"/>
      <w:outlineLvl w:val="1"/>
    </w:pPr>
    <w:rPr>
      <w:rFonts w:cs="Arial"/>
      <w:b/>
      <w:bCs/>
      <w:sz w:val="22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spacing w:before="120" w:after="60"/>
      <w:outlineLvl w:val="2"/>
    </w:pPr>
    <w:rPr>
      <w:rFonts w:cs="Arial"/>
      <w:sz w:val="22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7"/>
      </w:numPr>
      <w:spacing w:before="120" w:after="60"/>
      <w:ind w:left="862" w:hanging="862"/>
      <w:outlineLvl w:val="3"/>
    </w:pPr>
    <w:rPr>
      <w:rFonts w:ascii="Times New Roman" w:hAnsi="Times New Roman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703"/>
        <w:tab w:val="right" w:pos="9406"/>
      </w:tabs>
    </w:pPr>
  </w:style>
  <w:style w:type="paragraph" w:styleId="Tytu">
    <w:name w:val="Title"/>
    <w:basedOn w:val="Normalny"/>
    <w:qFormat/>
    <w:pPr>
      <w:spacing w:before="240" w:after="240"/>
      <w:jc w:val="center"/>
      <w:outlineLvl w:val="0"/>
    </w:pPr>
    <w:rPr>
      <w:rFonts w:cs="Arial"/>
      <w:b/>
      <w:bCs/>
      <w:kern w:val="28"/>
      <w:sz w:val="32"/>
      <w:szCs w:val="32"/>
      <w:lang w:val="pl-PL"/>
    </w:rPr>
  </w:style>
  <w:style w:type="paragraph" w:styleId="Stopka">
    <w:name w:val="footer"/>
    <w:basedOn w:val="Normalny"/>
    <w:pPr>
      <w:tabs>
        <w:tab w:val="center" w:pos="4703"/>
        <w:tab w:val="right" w:pos="8640"/>
      </w:tabs>
    </w:pPr>
    <w:rPr>
      <w:i/>
      <w:iCs/>
      <w:sz w:val="16"/>
      <w:lang w:val="pl-PL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Cs w:val="20"/>
    </w:rPr>
  </w:style>
  <w:style w:type="paragraph" w:customStyle="1" w:styleId="tekstangielski">
    <w:name w:val="tekst angielski"/>
    <w:basedOn w:val="Normalny"/>
    <w:pPr>
      <w:spacing w:before="120"/>
    </w:pPr>
  </w:style>
  <w:style w:type="paragraph" w:styleId="Listapunktowana5">
    <w:name w:val="List Bullet 5"/>
    <w:basedOn w:val="Normalny"/>
    <w:autoRedefine/>
    <w:pPr>
      <w:numPr>
        <w:numId w:val="17"/>
      </w:numPr>
    </w:pPr>
  </w:style>
  <w:style w:type="paragraph" w:styleId="Listapunktowana3">
    <w:name w:val="List Bullet 3"/>
    <w:basedOn w:val="Normalny"/>
    <w:autoRedefine/>
    <w:pPr>
      <w:numPr>
        <w:numId w:val="15"/>
      </w:numPr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66472A"/>
  </w:style>
  <w:style w:type="paragraph" w:customStyle="1" w:styleId="Style5">
    <w:name w:val="Style5"/>
    <w:basedOn w:val="Normalny"/>
    <w:rsid w:val="000C6E6A"/>
    <w:pPr>
      <w:widowControl w:val="0"/>
      <w:autoSpaceDE w:val="0"/>
      <w:autoSpaceDN w:val="0"/>
      <w:adjustRightInd w:val="0"/>
      <w:spacing w:line="273" w:lineRule="exact"/>
      <w:jc w:val="center"/>
    </w:pPr>
    <w:rPr>
      <w:rFonts w:ascii="Times New Roman" w:hAnsi="Times New Roman"/>
      <w:sz w:val="24"/>
      <w:lang w:val="pl-PL" w:eastAsia="pl-PL"/>
    </w:rPr>
  </w:style>
  <w:style w:type="character" w:customStyle="1" w:styleId="FontStyle60">
    <w:name w:val="Font Style60"/>
    <w:rsid w:val="000C6E6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Normalny"/>
    <w:rsid w:val="002B1F99"/>
    <w:pPr>
      <w:widowControl w:val="0"/>
      <w:autoSpaceDE w:val="0"/>
      <w:autoSpaceDN w:val="0"/>
      <w:adjustRightInd w:val="0"/>
      <w:spacing w:line="273" w:lineRule="exact"/>
      <w:jc w:val="both"/>
    </w:pPr>
    <w:rPr>
      <w:rFonts w:ascii="Times New Roman" w:hAnsi="Times New Roman"/>
      <w:sz w:val="24"/>
      <w:lang w:val="pl-PL" w:eastAsia="pl-PL"/>
    </w:rPr>
  </w:style>
  <w:style w:type="character" w:customStyle="1" w:styleId="FontStyle61">
    <w:name w:val="Font Style61"/>
    <w:rsid w:val="002B1F99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2B1F99"/>
    <w:rPr>
      <w:rFonts w:ascii="Times New Roman" w:hAnsi="Times New Roman" w:cs="Times New Roman"/>
      <w:sz w:val="22"/>
      <w:szCs w:val="22"/>
    </w:rPr>
  </w:style>
  <w:style w:type="character" w:styleId="Hipercze">
    <w:name w:val="Hyperlink"/>
    <w:rsid w:val="002B1F99"/>
    <w:rPr>
      <w:color w:val="0000FF"/>
      <w:u w:val="single"/>
    </w:rPr>
  </w:style>
  <w:style w:type="paragraph" w:customStyle="1" w:styleId="Style2">
    <w:name w:val="Style2"/>
    <w:basedOn w:val="Normalny"/>
    <w:rsid w:val="002B1F99"/>
    <w:pPr>
      <w:widowControl w:val="0"/>
      <w:autoSpaceDE w:val="0"/>
      <w:autoSpaceDN w:val="0"/>
      <w:adjustRightInd w:val="0"/>
      <w:spacing w:line="277" w:lineRule="exact"/>
    </w:pPr>
    <w:rPr>
      <w:rFonts w:ascii="Times New Roman" w:hAnsi="Times New Roman"/>
      <w:sz w:val="24"/>
      <w:lang w:val="pl-PL" w:eastAsia="pl-PL"/>
    </w:rPr>
  </w:style>
  <w:style w:type="character" w:customStyle="1" w:styleId="FontStyle54">
    <w:name w:val="Font Style54"/>
    <w:rsid w:val="002B1F99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051FD3"/>
    <w:rPr>
      <w:szCs w:val="20"/>
    </w:rPr>
  </w:style>
  <w:style w:type="character" w:customStyle="1" w:styleId="TekstprzypisukocowegoZnak">
    <w:name w:val="Tekst przypisu końcowego Znak"/>
    <w:link w:val="Tekstprzypisukocowego"/>
    <w:rsid w:val="00051FD3"/>
    <w:rPr>
      <w:rFonts w:ascii="Arial" w:hAnsi="Arial"/>
      <w:lang w:val="en-US" w:eastAsia="en-US"/>
    </w:rPr>
  </w:style>
  <w:style w:type="character" w:styleId="Odwoanieprzypisukocowego">
    <w:name w:val="endnote reference"/>
    <w:rsid w:val="00051FD3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rsid w:val="00B95E0C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Jan%20Deskur\Elbl&#261;g\szablon%20pisma%20Elbl&#261;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A958-937C-4B1C-AB78-485823F7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pisma Elbląg</Template>
  <TotalTime>25</TotalTime>
  <Pages>2</Pages>
  <Words>569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Project Title/No</vt:lpstr>
    </vt:vector>
  </TitlesOfParts>
  <Company>grontmij</Company>
  <LinksUpToDate>false</LinksUpToDate>
  <CharactersWithSpaces>3980</CharactersWithSpaces>
  <SharedDoc>false</SharedDoc>
  <HLinks>
    <vt:vector size="6" baseType="variant">
      <vt:variant>
        <vt:i4>3014681</vt:i4>
      </vt:variant>
      <vt:variant>
        <vt:i4>42876</vt:i4>
      </vt:variant>
      <vt:variant>
        <vt:i4>1025</vt:i4>
      </vt:variant>
      <vt:variant>
        <vt:i4>1</vt:i4>
      </vt:variant>
      <vt:variant>
        <vt:lpwstr>cid:image002.jpg@01D403EB.416C9520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Title/No</dc:title>
  <dc:subject/>
  <dc:creator>RG</dc:creator>
  <cp:keywords/>
  <cp:lastModifiedBy>Bartłomiej Sobkiewicz</cp:lastModifiedBy>
  <cp:revision>10</cp:revision>
  <cp:lastPrinted>2026-04-09T10:00:00Z</cp:lastPrinted>
  <dcterms:created xsi:type="dcterms:W3CDTF">2025-10-21T09:08:00Z</dcterms:created>
  <dcterms:modified xsi:type="dcterms:W3CDTF">2026-04-09T10:13:00Z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Owner">
    <vt:lpwstr/>
  </property>
  <property fmtid="{D5CDD505-2E9C-101B-9397-08002B2CF9AE}" pid="4" name="Status">
    <vt:lpwstr>Rough</vt:lpwstr>
  </property>
  <property fmtid="{D5CDD505-2E9C-101B-9397-08002B2CF9AE}" pid="5" name="DocType">
    <vt:lpwstr>90</vt:lpwstr>
  </property>
  <property fmtid="{D5CDD505-2E9C-101B-9397-08002B2CF9AE}" pid="6" name="05 Dokumenty formalne Grontmij Nl">
    <vt:lpwstr/>
  </property>
  <property fmtid="{D5CDD505-2E9C-101B-9397-08002B2CF9AE}" pid="7" name="Subject0">
    <vt:lpwstr>72</vt:lpwstr>
  </property>
</Properties>
</file>